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F84F3A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คู่มือสำหรับประชาชน</w:t>
      </w:r>
      <w:r w:rsidR="001B1C8D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0141AF">
        <w:rPr>
          <w:rFonts w:asciiTheme="minorBidi" w:hAnsiTheme="minorBidi" w:cs="Cordia New" w:hint="cs"/>
          <w:b/>
          <w:bCs/>
          <w:noProof/>
          <w:sz w:val="30"/>
          <w:szCs w:val="30"/>
          <w:cs/>
          <w:lang w:bidi="th-TH"/>
        </w:rPr>
        <w:tab/>
      </w:r>
      <w:r w:rsidR="00C81DB8" w:rsidRPr="00F84F3A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การขอใบแทนใบรับแจ้งข้อเท็จจริงเกี่ยวกับวัตถุอันตรายชนิดที่ </w:t>
      </w:r>
      <w:r w:rsidR="00C81DB8" w:rsidRPr="00F84F3A">
        <w:rPr>
          <w:rFonts w:asciiTheme="minorBidi" w:hAnsiTheme="minorBidi"/>
          <w:b/>
          <w:bCs/>
          <w:noProof/>
          <w:sz w:val="30"/>
          <w:szCs w:val="30"/>
        </w:rPr>
        <w:t>1</w:t>
      </w:r>
    </w:p>
    <w:p w:rsidR="00D239AD" w:rsidRPr="00F84F3A" w:rsidRDefault="00D239AD" w:rsidP="00D239AD">
      <w:pPr>
        <w:spacing w:after="0" w:line="240" w:lineRule="auto"/>
        <w:rPr>
          <w:rFonts w:asciiTheme="minorBidi" w:hAnsiTheme="minorBidi"/>
          <w:sz w:val="30"/>
          <w:szCs w:val="30"/>
          <w:cs/>
          <w:lang w:bidi="th-TH"/>
        </w:rPr>
      </w:pPr>
      <w:r w:rsidRPr="00F84F3A">
        <w:rPr>
          <w:rFonts w:asciiTheme="minorBidi" w:hAnsiTheme="minorBidi"/>
          <w:sz w:val="30"/>
          <w:szCs w:val="30"/>
          <w:cs/>
          <w:lang w:bidi="th-TH"/>
        </w:rPr>
        <w:t>หน่วยงาน</w:t>
      </w:r>
      <w:r w:rsidR="002B2D62" w:rsidRPr="00F84F3A">
        <w:rPr>
          <w:rFonts w:asciiTheme="minorBidi" w:hAnsiTheme="minorBidi"/>
          <w:sz w:val="30"/>
          <w:szCs w:val="30"/>
          <w:cs/>
          <w:lang w:bidi="th-TH"/>
        </w:rPr>
        <w:t>ที่รับผิดชอบ</w:t>
      </w:r>
      <w:r w:rsidRPr="00F84F3A">
        <w:rPr>
          <w:rFonts w:asciiTheme="minorBidi" w:hAnsiTheme="minorBidi"/>
          <w:sz w:val="30"/>
          <w:szCs w:val="30"/>
          <w:lang w:bidi="th-TH"/>
        </w:rPr>
        <w:t>:</w:t>
      </w:r>
      <w:r w:rsidRPr="00F84F3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0E66ED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627EF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F84F3A" w:rsidRDefault="00C3045F" w:rsidP="00D239AD">
      <w:pPr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 w:rsidRPr="00F84F3A">
        <w:rPr>
          <w:rFonts w:asciiTheme="minorBidi" w:hAnsiTheme="minorBidi"/>
          <w:sz w:val="30"/>
          <w:szCs w:val="30"/>
          <w:cs/>
          <w:lang w:bidi="th-TH"/>
        </w:rPr>
        <w:t>กระทรวง</w:t>
      </w:r>
      <w:r w:rsidRPr="00F84F3A">
        <w:rPr>
          <w:rFonts w:asciiTheme="minorBidi" w:hAnsiTheme="minorBidi"/>
          <w:sz w:val="30"/>
          <w:szCs w:val="30"/>
          <w:lang w:bidi="th-TH"/>
        </w:rPr>
        <w:t>:</w:t>
      </w:r>
      <w:r w:rsidRPr="00F84F3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กระทรวงสาธารณสุข</w:t>
      </w:r>
    </w:p>
    <w:p w:rsidR="003F4A0D" w:rsidRPr="00F84F3A" w:rsidRDefault="002D6E8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0"/>
          <w:szCs w:val="30"/>
        </w:rPr>
      </w:pPr>
      <w:r>
        <w:rPr>
          <w:rFonts w:asciiTheme="minorBidi" w:hAnsiTheme="minorBidi"/>
          <w:noProof/>
          <w:color w:val="0D0D0D" w:themeColor="text1" w:themeTint="F2"/>
          <w:sz w:val="30"/>
          <w:szCs w:val="30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" strokecolor="black [3200]" strokeweight="1pt">
            <v:stroke joinstyle="miter"/>
            <o:lock v:ext="edit" shapetype="f"/>
          </v:line>
        </w:pict>
      </w:r>
    </w:p>
    <w:p w:rsidR="002B2D62" w:rsidRPr="00F84F3A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ชื่อกระบวนงาน</w:t>
      </w:r>
      <w:r w:rsidRPr="00F84F3A">
        <w:rPr>
          <w:rFonts w:asciiTheme="minorBidi" w:hAnsiTheme="minorBidi"/>
          <w:color w:val="0D0D0D" w:themeColor="text1" w:themeTint="F2"/>
          <w:sz w:val="30"/>
          <w:szCs w:val="30"/>
          <w:lang w:bidi="th-TH"/>
        </w:rPr>
        <w:t>:</w:t>
      </w:r>
      <w:r w:rsidRPr="00F84F3A">
        <w:rPr>
          <w:rFonts w:asciiTheme="minorBidi" w:hAnsiTheme="minorBidi"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การขอใบแทนใบรับแจ้งข้อเท็จจริงเกี่ยวกับวัตถุอันตรายชนิดที่ </w:t>
      </w:r>
      <w:r w:rsidR="00C81DB8" w:rsidRPr="00F84F3A">
        <w:rPr>
          <w:rFonts w:asciiTheme="minorBidi" w:hAnsiTheme="minorBidi"/>
          <w:noProof/>
          <w:sz w:val="30"/>
          <w:szCs w:val="30"/>
        </w:rPr>
        <w:t>1</w:t>
      </w:r>
    </w:p>
    <w:p w:rsidR="00132E1B" w:rsidRPr="00F84F3A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หน่วยงานเจ้าของกระบวนงาน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0E66ED" w:rsidRPr="00925C0E">
        <w:rPr>
          <w:rFonts w:ascii="Cordia New" w:hAnsi="Cordia New"/>
          <w:sz w:val="30"/>
          <w:szCs w:val="30"/>
          <w:lang w:bidi="th-TH"/>
        </w:rPr>
        <w:t>:</w:t>
      </w:r>
      <w:r w:rsidR="000E66ED" w:rsidRPr="00925C0E">
        <w:rPr>
          <w:rFonts w:ascii="Cordia New" w:hAnsi="Cordia New"/>
          <w:sz w:val="30"/>
          <w:szCs w:val="30"/>
          <w:cs/>
          <w:lang w:bidi="th-TH"/>
        </w:rPr>
        <w:t xml:space="preserve"> </w:t>
      </w:r>
      <w:r w:rsidR="000E66ED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627EF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F84F3A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ประเภทของงานบริการ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กระบวนงานบริการที่เบ็ดเสร็จในหน่วยเดียว</w:t>
      </w: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F84F3A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หมวดหมู่ของงานบริการ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: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อนุญาต</w:t>
      </w:r>
      <w:r w:rsidR="00C81DB8" w:rsidRPr="00F84F3A">
        <w:rPr>
          <w:rFonts w:asciiTheme="minorBidi" w:hAnsiTheme="minorBidi"/>
          <w:noProof/>
          <w:sz w:val="30"/>
          <w:szCs w:val="30"/>
        </w:rPr>
        <w:t>/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ออกใบอนุญาต</w:t>
      </w:r>
      <w:r w:rsidR="00C81DB8" w:rsidRPr="00F84F3A">
        <w:rPr>
          <w:rFonts w:asciiTheme="minorBidi" w:hAnsiTheme="minorBidi"/>
          <w:noProof/>
          <w:sz w:val="30"/>
          <w:szCs w:val="30"/>
        </w:rPr>
        <w:t>/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รับรอง</w:t>
      </w: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132E1B" w:rsidRPr="00F84F3A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F84F3A">
        <w:rPr>
          <w:rFonts w:asciiTheme="minorBidi" w:hAnsiTheme="minorBidi"/>
          <w:b/>
          <w:bCs/>
          <w:sz w:val="30"/>
          <w:szCs w:val="30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F84F3A" w:rsidTr="008C1396">
        <w:tc>
          <w:tcPr>
            <w:tcW w:w="675" w:type="dxa"/>
          </w:tcPr>
          <w:p w:rsidR="00394708" w:rsidRPr="00F84F3A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F84F3A" w:rsidRDefault="00394708" w:rsidP="00F84F3A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ร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บ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วัตถุอันตราย พ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 2535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และที่เแก้ไขเพิ่มเติม</w:t>
            </w:r>
          </w:p>
        </w:tc>
      </w:tr>
      <w:tr w:rsidR="0087182F" w:rsidRPr="00F84F3A" w:rsidTr="008C1396">
        <w:tc>
          <w:tcPr>
            <w:tcW w:w="675" w:type="dxa"/>
          </w:tcPr>
          <w:p w:rsidR="00394708" w:rsidRPr="00F84F3A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F84F3A" w:rsidRDefault="00394708" w:rsidP="00F84F3A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ประกาศกระทรวงสาธารณสุข เรื่อง การแจ้งข้อเท็จจริงเกี่ยวกับวัตถุอันตรายชนิดที่ 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1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ที่สำนักงานคณะกรรมการอาหารและยารับผิดชอบ พ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 2549</w:t>
            </w:r>
          </w:p>
        </w:tc>
      </w:tr>
      <w:tr w:rsidR="0087182F" w:rsidRPr="00F84F3A" w:rsidTr="008C1396">
        <w:tc>
          <w:tcPr>
            <w:tcW w:w="675" w:type="dxa"/>
          </w:tcPr>
          <w:p w:rsidR="00394708" w:rsidRPr="00F84F3A" w:rsidRDefault="0039470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>3</w:t>
            </w:r>
            <w:r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394708" w:rsidRPr="00F84F3A" w:rsidRDefault="00394708" w:rsidP="00F84F3A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ประกาศกระทรวงสาธารณสุข เรื่อง แต่งตั้งพนักงานเจ้าหน้าที่เพื่อปฏิบัติตามพระราชบัญญัติวัตถุอันตราย</w:t>
            </w:r>
            <w:r w:rsidR="00F54968"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พ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.2535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ที่กระทรวงสาธารณสุขรับผิดชอบ พ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ศ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>.2554</w:t>
            </w:r>
          </w:p>
        </w:tc>
      </w:tr>
    </w:tbl>
    <w:p w:rsidR="003F4A0D" w:rsidRPr="00F84F3A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ระดับผลกระทบ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 xml:space="preserve">: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บริการที่มีความสำคัญด้านเศรษฐกิจ</w:t>
      </w:r>
      <w:r w:rsidR="00C81DB8" w:rsidRPr="00F84F3A">
        <w:rPr>
          <w:rFonts w:asciiTheme="minorBidi" w:hAnsiTheme="minorBidi"/>
          <w:noProof/>
          <w:sz w:val="30"/>
          <w:szCs w:val="30"/>
        </w:rPr>
        <w:t>/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สังคม</w:t>
      </w:r>
      <w:r w:rsidR="00C81DB8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3F4A0D" w:rsidRPr="00F84F3A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>พื้นที่ให้บริการ</w:t>
      </w:r>
      <w:r w:rsidR="00C81DB8" w:rsidRPr="00F84F3A">
        <w:rPr>
          <w:rFonts w:asciiTheme="minorBidi" w:hAnsiTheme="minorBidi"/>
          <w:b/>
          <w:bCs/>
          <w:sz w:val="30"/>
          <w:szCs w:val="30"/>
          <w:lang w:bidi="th-TH"/>
        </w:rPr>
        <w:t xml:space="preserve">: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ส่วนกลาง</w:t>
      </w:r>
      <w:r w:rsidR="00C81DB8" w:rsidRPr="00F84F3A">
        <w:rPr>
          <w:rFonts w:asciiTheme="minorBidi" w:hAnsiTheme="minorBidi"/>
          <w:noProof/>
          <w:sz w:val="30"/>
          <w:szCs w:val="30"/>
        </w:rPr>
        <w:t xml:space="preserve">,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ส่วนภูมิภาค</w:t>
      </w:r>
      <w:r w:rsidR="00C81DB8"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C77AEA" w:rsidRPr="00F84F3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ประกาศสํานักงานคณะกรรมการอาหารและยา เรื่อง กําหนดระยะเวลาการปฏิบัต</w:t>
      </w:r>
      <w:r w:rsidR="000141AF"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>ิ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ราชการเพื่อบริการประชาชน พ</w:t>
      </w:r>
      <w:r w:rsidR="00C81DB8" w:rsidRPr="00F84F3A">
        <w:rPr>
          <w:rFonts w:asciiTheme="minorBidi" w:hAnsiTheme="minorBidi"/>
          <w:noProof/>
          <w:sz w:val="30"/>
          <w:szCs w:val="30"/>
        </w:rPr>
        <w:t>.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F84F3A">
        <w:rPr>
          <w:rFonts w:asciiTheme="minorBidi" w:hAnsiTheme="minorBidi"/>
          <w:noProof/>
          <w:sz w:val="30"/>
          <w:szCs w:val="30"/>
        </w:rPr>
        <w:t xml:space="preserve">. 2557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ลงวันที่ </w:t>
      </w:r>
      <w:r w:rsidR="00C81DB8" w:rsidRPr="00F84F3A">
        <w:rPr>
          <w:rFonts w:asciiTheme="minorBidi" w:hAnsiTheme="minorBidi"/>
          <w:noProof/>
          <w:sz w:val="30"/>
          <w:szCs w:val="30"/>
        </w:rPr>
        <w:t xml:space="preserve">23 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พฤษภาคม พ</w:t>
      </w:r>
      <w:r w:rsidR="00C81DB8" w:rsidRPr="00F84F3A">
        <w:rPr>
          <w:rFonts w:asciiTheme="minorBidi" w:hAnsiTheme="minorBidi"/>
          <w:noProof/>
          <w:sz w:val="30"/>
          <w:szCs w:val="30"/>
        </w:rPr>
        <w:t>.</w:t>
      </w:r>
      <w:r w:rsidR="00C81DB8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="00C81DB8" w:rsidRPr="00F84F3A">
        <w:rPr>
          <w:rFonts w:asciiTheme="minorBidi" w:hAnsiTheme="minorBidi"/>
          <w:noProof/>
          <w:sz w:val="30"/>
          <w:szCs w:val="30"/>
        </w:rPr>
        <w:t>. 2557</w:t>
      </w:r>
      <w:r w:rsidR="00C77AEA"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3F4A0D" w:rsidRPr="00F84F3A" w:rsidRDefault="00C77AEA" w:rsidP="003F4A0D">
      <w:pPr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>ระยะเวลาที่กำหนดตามกฎหมาย</w:t>
      </w:r>
      <w:r w:rsidR="008B3521"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/ ข้อกำหนด ฯลฯ</w:t>
      </w:r>
      <w:r w:rsidR="00C81DB8" w:rsidRPr="00F84F3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  <w:r w:rsidRPr="00F84F3A">
        <w:rPr>
          <w:rFonts w:asciiTheme="minorBidi" w:hAnsiTheme="minorBidi"/>
          <w:sz w:val="30"/>
          <w:szCs w:val="30"/>
          <w:cs/>
          <w:lang w:bidi="th-TH"/>
        </w:rPr>
        <w:tab/>
      </w:r>
      <w:r w:rsidR="00EE4521">
        <w:rPr>
          <w:rFonts w:asciiTheme="minorBidi" w:hAnsiTheme="minorBidi"/>
          <w:sz w:val="30"/>
          <w:szCs w:val="30"/>
          <w:lang w:bidi="th-TH"/>
        </w:rPr>
        <w:t xml:space="preserve">2 </w:t>
      </w:r>
      <w:r w:rsidR="00EE4521">
        <w:rPr>
          <w:rFonts w:asciiTheme="minorBidi" w:hAnsiTheme="minorBidi" w:hint="cs"/>
          <w:sz w:val="30"/>
          <w:szCs w:val="30"/>
          <w:cs/>
          <w:lang w:bidi="th-TH"/>
        </w:rPr>
        <w:t>วันทำการ</w:t>
      </w:r>
      <w:r w:rsidRPr="00F84F3A">
        <w:rPr>
          <w:rFonts w:asciiTheme="minorBidi" w:hAnsiTheme="minorBidi"/>
          <w:sz w:val="30"/>
          <w:szCs w:val="30"/>
          <w:cs/>
          <w:lang w:bidi="th-TH"/>
        </w:rPr>
        <w:t xml:space="preserve"> </w:t>
      </w:r>
    </w:p>
    <w:p w:rsidR="00075E4A" w:rsidRPr="00F84F3A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>ข้อมูลสถิติ</w:t>
      </w:r>
    </w:p>
    <w:p w:rsidR="00075E4A" w:rsidRPr="00F84F3A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>จำนวนเฉลี่ยต่อเดือน</w:t>
      </w:r>
      <w:r w:rsidR="00C81DB8"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 </w:t>
      </w:r>
      <w:r w:rsidR="00254464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  <w:r w:rsidR="00C81DB8"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075E4A" w:rsidRPr="00F84F3A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จำนวนคำขอที่มากที่สุด </w:t>
      </w:r>
      <w:r w:rsidR="00254464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075E4A" w:rsidRPr="00F84F3A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  <w:t xml:space="preserve">จำนวนคำขอที่น้อยที่สุด </w:t>
      </w:r>
      <w:r w:rsidR="00254464">
        <w:rPr>
          <w:rFonts w:asciiTheme="minorBidi" w:hAnsiTheme="minorBidi" w:hint="cs"/>
          <w:noProof/>
          <w:sz w:val="30"/>
          <w:szCs w:val="30"/>
          <w:cs/>
          <w:lang w:bidi="th-TH"/>
        </w:rPr>
        <w:t>0</w:t>
      </w:r>
    </w:p>
    <w:p w:rsidR="00760D0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 xml:space="preserve">ชื่ออ้างอิงของคู่มือประชาชน </w:t>
      </w:r>
      <w:r w:rsidR="00094F82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การขอใบแทนใบรับแจ้งข้อเท็จจริงเกี่ยวกับวัตถุอันตรายชนิดที่ </w:t>
      </w:r>
      <w:r w:rsidR="00094F82" w:rsidRPr="00F84F3A">
        <w:rPr>
          <w:rFonts w:asciiTheme="minorBidi" w:hAnsiTheme="minorBidi"/>
          <w:noProof/>
          <w:sz w:val="30"/>
          <w:szCs w:val="30"/>
        </w:rPr>
        <w:t xml:space="preserve">1  </w:t>
      </w:r>
      <w:r w:rsidR="00094F82" w:rsidRPr="00F84F3A">
        <w:rPr>
          <w:rFonts w:asciiTheme="minorBidi" w:hAnsiTheme="minorBidi"/>
          <w:b/>
          <w:bCs/>
          <w:sz w:val="30"/>
          <w:szCs w:val="30"/>
          <w:cs/>
          <w:lang w:bidi="th-TH"/>
        </w:rPr>
        <w:tab/>
      </w:r>
    </w:p>
    <w:p w:rsidR="00FA1C68" w:rsidRPr="00F84F3A" w:rsidRDefault="00FA1C68" w:rsidP="00FA1C68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0"/>
          <w:szCs w:val="30"/>
          <w:lang w:bidi="th-TH"/>
        </w:rPr>
      </w:pPr>
    </w:p>
    <w:p w:rsidR="00C77AEA" w:rsidRPr="00F84F3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ช่องทางการให้บริการ</w:t>
      </w: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F84F3A" w:rsidTr="009B7715">
        <w:tc>
          <w:tcPr>
            <w:tcW w:w="675" w:type="dxa"/>
          </w:tcPr>
          <w:p w:rsidR="00094F82" w:rsidRPr="00F84F3A" w:rsidRDefault="00FA1C68" w:rsidP="008C1396">
            <w:pPr>
              <w:jc w:val="center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5223AF"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639" w:type="dxa"/>
          </w:tcPr>
          <w:p w:rsidR="00F84F3A" w:rsidRDefault="00A13B6C" w:rsidP="008C1396">
            <w:pPr>
              <w:rPr>
                <w:rFonts w:asciiTheme="minorBidi" w:hAnsiTheme="minorBidi" w:cs="Cordia New"/>
                <w:iCs/>
                <w:noProof/>
                <w:sz w:val="30"/>
                <w:szCs w:val="30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 w:rsidRPr="00F84F3A">
              <w:rPr>
                <w:rFonts w:asciiTheme="minorBidi" w:hAnsiTheme="minorBidi"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  <w:p w:rsidR="00FA1C68" w:rsidRDefault="00FA1C68" w:rsidP="00FA1C68">
            <w:pPr>
              <w:rPr>
                <w:rFonts w:ascii="Cordia New" w:hAnsi="Cordia New" w:cs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b/>
                <w:bCs/>
                <w:iCs/>
                <w:sz w:val="30"/>
                <w:szCs w:val="30"/>
                <w:cs/>
                <w:lang w:bidi="th-TH"/>
              </w:rPr>
              <w:t>สถานที่ให้บริการ</w:t>
            </w: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สำนักงานสาธารณสุขจังหวัดแพร่ ถนนบ้านใหม่ ตำบลในเวียง อำเภอเมือง จังหวัดแพร่ โทร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0 5462 1096</w:t>
            </w:r>
          </w:p>
          <w:p w:rsidR="00FA1C68" w:rsidRDefault="00FA1C68" w:rsidP="00FA1C68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>ติดต่อด้วยตนเอง ณ ศูนย์บริการผลิตภัณฑ์สุขภาพเบ็ดเสร็จ</w:t>
            </w:r>
          </w:p>
          <w:p w:rsidR="00FA1C68" w:rsidRDefault="00FA1C68" w:rsidP="00FA1C68">
            <w:pPr>
              <w:rPr>
                <w:rFonts w:ascii="Cordia New" w:hAnsi="Cordia New"/>
                <w:iCs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ยกเว้นวันหยุดที่ทางราชการกำหนด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) </w:t>
            </w:r>
          </w:p>
          <w:p w:rsidR="00FA1C68" w:rsidRDefault="00FA1C68" w:rsidP="00FA1C68">
            <w:pPr>
              <w:rPr>
                <w:rFonts w:asciiTheme="minorBidi" w:hAnsiTheme="minorBidi" w:cs="Cordia New"/>
                <w:b/>
                <w:bCs/>
                <w:iCs/>
                <w:noProof/>
                <w:sz w:val="30"/>
                <w:szCs w:val="30"/>
                <w:lang w:bidi="th-TH"/>
              </w:rPr>
            </w:pPr>
            <w:r>
              <w:rPr>
                <w:rFonts w:ascii="Cordia New" w:hAnsi="Cordia New"/>
                <w:iCs/>
                <w:sz w:val="30"/>
                <w:szCs w:val="30"/>
                <w:cs/>
                <w:lang w:bidi="th-TH"/>
              </w:rPr>
              <w:t xml:space="preserve">ตั้งแต่เวลา 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 xml:space="preserve">08:30 - 16:30 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น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. (</w:t>
            </w:r>
            <w:r>
              <w:rPr>
                <w:rFonts w:ascii="Cordia New" w:hAnsi="Cordia New" w:hint="cs"/>
                <w:iCs/>
                <w:sz w:val="30"/>
                <w:szCs w:val="30"/>
                <w:cs/>
                <w:lang w:bidi="th-TH"/>
              </w:rPr>
              <w:t>มีพักเที่ยง</w:t>
            </w:r>
            <w:r>
              <w:rPr>
                <w:rFonts w:ascii="Cordia New" w:hAnsi="Cordia New"/>
                <w:iCs/>
                <w:sz w:val="30"/>
                <w:szCs w:val="30"/>
                <w:lang w:bidi="th-TH"/>
              </w:rPr>
              <w:t>)</w:t>
            </w:r>
          </w:p>
          <w:p w:rsidR="00FA1C68" w:rsidRPr="00F84F3A" w:rsidRDefault="00FA1C68" w:rsidP="00FA1C68">
            <w:pPr>
              <w:rPr>
                <w:rFonts w:asciiTheme="minorBidi" w:hAnsiTheme="minorBidi"/>
                <w:iCs/>
                <w:sz w:val="30"/>
                <w:szCs w:val="30"/>
              </w:rPr>
            </w:pPr>
            <w:r w:rsidRPr="00FA1C68">
              <w:rPr>
                <w:rFonts w:asciiTheme="minorBidi" w:hAnsiTheme="minorBidi" w:cs="Cordia New" w:hint="cs"/>
                <w:b/>
                <w:bCs/>
                <w:iCs/>
                <w:noProof/>
                <w:sz w:val="30"/>
                <w:szCs w:val="30"/>
                <w:cs/>
                <w:lang w:bidi="th-TH"/>
              </w:rPr>
              <w:t>หมายเหตุ</w:t>
            </w:r>
            <w:r>
              <w:rPr>
                <w:rFonts w:asciiTheme="minorBidi" w:hAnsiTheme="minorBidi" w:cs="Cordia New" w:hint="cs"/>
                <w:iCs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 xml:space="preserve">กรณีใบแจ้งข้อเท็จจริงเกี่ยวกับวัตถุอันตรายชนิดที่ </w:t>
            </w:r>
            <w:r w:rsidRPr="00F84F3A">
              <w:rPr>
                <w:rFonts w:asciiTheme="minorBidi" w:hAnsiTheme="minorBidi"/>
                <w:iCs/>
                <w:noProof/>
                <w:sz w:val="30"/>
                <w:szCs w:val="30"/>
              </w:rPr>
              <w:t xml:space="preserve">1 </w:t>
            </w:r>
            <w:r w:rsidRPr="00F84F3A">
              <w:rPr>
                <w:rFonts w:asciiTheme="minorBidi" w:hAnsiTheme="minorBidi" w:cs="Cordia New"/>
                <w:iCs/>
                <w:noProof/>
                <w:sz w:val="30"/>
                <w:szCs w:val="30"/>
                <w:cs/>
                <w:lang w:bidi="th-TH"/>
              </w:rPr>
              <w:t>ออกให้โดยสำนักงานสาธารณสุขจังหวัด</w:t>
            </w:r>
            <w:r>
              <w:rPr>
                <w:rFonts w:asciiTheme="minorBidi" w:hAnsiTheme="minorBidi" w:hint="cs"/>
                <w:iCs/>
                <w:noProof/>
                <w:sz w:val="30"/>
                <w:szCs w:val="30"/>
                <w:cs/>
                <w:lang w:bidi="th-TH"/>
              </w:rPr>
              <w:t>แพร่</w:t>
            </w:r>
          </w:p>
        </w:tc>
      </w:tr>
    </w:tbl>
    <w:p w:rsidR="00FA1C68" w:rsidRDefault="00FA1C68" w:rsidP="00FA1C68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FA1C68" w:rsidRDefault="00FA1C68" w:rsidP="00FA1C68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0"/>
          <w:szCs w:val="30"/>
          <w:lang w:bidi="th-TH"/>
        </w:rPr>
      </w:pPr>
    </w:p>
    <w:p w:rsidR="0018441F" w:rsidRPr="00F84F3A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0141AF" w:rsidRPr="000141AF" w:rsidRDefault="00F84F3A" w:rsidP="000141AF">
      <w:pPr>
        <w:tabs>
          <w:tab w:val="left" w:pos="426"/>
          <w:tab w:val="left" w:pos="1276"/>
        </w:tabs>
        <w:spacing w:before="120" w:after="0" w:line="240" w:lineRule="auto"/>
        <w:ind w:left="425" w:hanging="425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575FAF" w:rsidRPr="000141AF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ผู้รับบริการ วิธีการ และเงื่อนไขในการยื่นคำขอ</w:t>
      </w:r>
    </w:p>
    <w:p w:rsidR="000141AF" w:rsidRDefault="00F84F3A" w:rsidP="000141AF">
      <w:pPr>
        <w:tabs>
          <w:tab w:val="left" w:pos="426"/>
          <w:tab w:val="left" w:pos="1276"/>
        </w:tabs>
        <w:spacing w:before="120" w:after="0" w:line="240" w:lineRule="auto"/>
        <w:ind w:left="425" w:firstLine="284"/>
        <w:rPr>
          <w:rFonts w:asciiTheme="minorBidi" w:hAnsiTheme="minorBidi" w:cs="Cordia New"/>
          <w:noProof/>
          <w:sz w:val="30"/>
          <w:szCs w:val="30"/>
          <w:lang w:bidi="th-TH"/>
        </w:rPr>
      </w:pPr>
      <w:r>
        <w:rPr>
          <w:rFonts w:asciiTheme="minorBidi" w:hAnsiTheme="minorBidi" w:cs="Cordia New"/>
          <w:noProof/>
          <w:sz w:val="30"/>
          <w:szCs w:val="30"/>
          <w:lang w:bidi="th-TH"/>
        </w:rPr>
        <w:t xml:space="preserve"> </w:t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>
        <w:rPr>
          <w:rFonts w:asciiTheme="minorBidi" w:hAnsiTheme="minorBidi" w:cs="Cordia New"/>
          <w:noProof/>
          <w:sz w:val="30"/>
          <w:szCs w:val="30"/>
          <w:lang w:bidi="th-TH"/>
        </w:rPr>
        <w:tab/>
      </w:r>
      <w:r w:rsidR="00575FAF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กรณีใบแจ้งข้อเท็จจริงเกี่ยวกับวัตถุอันตรายชนิดที่ </w:t>
      </w:r>
      <w:r w:rsidR="00575FAF" w:rsidRPr="00F84F3A">
        <w:rPr>
          <w:rFonts w:asciiTheme="minorBidi" w:hAnsiTheme="minorBidi"/>
          <w:noProof/>
          <w:sz w:val="30"/>
          <w:szCs w:val="30"/>
        </w:rPr>
        <w:t xml:space="preserve">1 </w:t>
      </w:r>
      <w:r w:rsidR="00575FAF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ที่สำนักงานคณะกรรมการอาหารและยารับผิดชอบ </w:t>
      </w:r>
      <w:r w:rsidR="00575FAF" w:rsidRPr="00F84F3A">
        <w:rPr>
          <w:rFonts w:asciiTheme="minorBidi" w:hAnsiTheme="minorBidi"/>
          <w:noProof/>
          <w:sz w:val="30"/>
          <w:szCs w:val="30"/>
        </w:rPr>
        <w:t>(</w:t>
      </w:r>
      <w:r w:rsidR="00575FAF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วอ</w:t>
      </w:r>
      <w:r w:rsidR="00575FAF" w:rsidRPr="00F84F3A">
        <w:rPr>
          <w:rFonts w:asciiTheme="minorBidi" w:hAnsiTheme="minorBidi"/>
          <w:noProof/>
          <w:sz w:val="30"/>
          <w:szCs w:val="30"/>
        </w:rPr>
        <w:t>./</w:t>
      </w:r>
      <w:r w:rsidR="00575FAF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สธ </w:t>
      </w:r>
      <w:r w:rsidR="00575FAF" w:rsidRPr="00F84F3A">
        <w:rPr>
          <w:rFonts w:asciiTheme="minorBidi" w:hAnsiTheme="minorBidi"/>
          <w:noProof/>
          <w:sz w:val="30"/>
          <w:szCs w:val="30"/>
        </w:rPr>
        <w:t xml:space="preserve">5) </w:t>
      </w:r>
      <w:r w:rsidR="00575FAF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เกิดเหตุสูญหาย ลบเลือน หรือชำรุด ผู้แจ้งฯสามารถยื่นหนังสือแจ้งความประสงค์ขอรับใบแทนใบแจ้งข้อเท็จจริงเกี่ยวกับวัตถุอันตรายชนิดที่ </w:t>
      </w:r>
      <w:r w:rsidR="00575FAF" w:rsidRPr="00F84F3A">
        <w:rPr>
          <w:rFonts w:asciiTheme="minorBidi" w:hAnsiTheme="minorBidi"/>
          <w:noProof/>
          <w:sz w:val="30"/>
          <w:szCs w:val="30"/>
        </w:rPr>
        <w:t xml:space="preserve">1 </w:t>
      </w:r>
      <w:r w:rsidR="00575FAF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ต่อพนักงานเจ้าหน้าที่ผู้รับแจ้งฯ พร้อมแนบเอกสารหลักฐานประกอบการพิจารณ</w:t>
      </w:r>
    </w:p>
    <w:p w:rsidR="000141AF" w:rsidRPr="000141AF" w:rsidRDefault="00575FAF" w:rsidP="000141AF">
      <w:pPr>
        <w:tabs>
          <w:tab w:val="left" w:pos="426"/>
          <w:tab w:val="left" w:pos="1276"/>
        </w:tabs>
        <w:spacing w:before="120" w:after="0" w:line="240" w:lineRule="auto"/>
        <w:ind w:left="425"/>
        <w:rPr>
          <w:rFonts w:asciiTheme="minorBidi" w:hAnsiTheme="minorBidi" w:cs="Cordia New"/>
          <w:i/>
          <w:iCs/>
          <w:noProof/>
          <w:sz w:val="30"/>
          <w:szCs w:val="30"/>
          <w:lang w:bidi="th-TH"/>
        </w:rPr>
      </w:pPr>
      <w:r w:rsidRPr="000141AF">
        <w:rPr>
          <w:rFonts w:asciiTheme="minorBidi" w:hAnsiTheme="minorBidi" w:cs="Cordia New"/>
          <w:i/>
          <w:iCs/>
          <w:noProof/>
          <w:sz w:val="30"/>
          <w:szCs w:val="30"/>
          <w:u w:val="single"/>
          <w:cs/>
          <w:lang w:bidi="th-TH"/>
        </w:rPr>
        <w:t>กฎระเบียบหลักเกณฑ์ในการรับคำขอและการพิจารณาอนุญาต</w:t>
      </w:r>
    </w:p>
    <w:p w:rsidR="000141AF" w:rsidRPr="00847F27" w:rsidRDefault="00575FAF" w:rsidP="00EE4521">
      <w:pPr>
        <w:tabs>
          <w:tab w:val="left" w:pos="426"/>
          <w:tab w:val="left" w:pos="1276"/>
        </w:tabs>
        <w:spacing w:before="120" w:after="0" w:line="240" w:lineRule="auto"/>
        <w:ind w:left="425" w:firstLine="993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ประกาศกระทรวงสาธารณสุข เรื่อง แต่งตั้งพนักงานเจ้าหน้าที่เพื่อการปฏิบัติตามพระราชบัญญัติวัตถุอันตราย พ</w:t>
      </w:r>
      <w:r w:rsidRPr="00F84F3A">
        <w:rPr>
          <w:rFonts w:asciiTheme="minorBidi" w:hAnsiTheme="minorBidi"/>
          <w:noProof/>
          <w:sz w:val="30"/>
          <w:szCs w:val="30"/>
        </w:rPr>
        <w:t>.</w:t>
      </w:r>
      <w:r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F84F3A">
        <w:rPr>
          <w:rFonts w:asciiTheme="minorBidi" w:hAnsiTheme="minorBidi"/>
          <w:noProof/>
          <w:sz w:val="30"/>
          <w:szCs w:val="30"/>
        </w:rPr>
        <w:t xml:space="preserve">. 2535 </w:t>
      </w:r>
      <w:r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ที่กระทรวงสาธารณสุขรับผิดชอบ พ</w:t>
      </w:r>
      <w:r w:rsidRPr="00F84F3A">
        <w:rPr>
          <w:rFonts w:asciiTheme="minorBidi" w:hAnsiTheme="minorBidi"/>
          <w:noProof/>
          <w:sz w:val="30"/>
          <w:szCs w:val="30"/>
        </w:rPr>
        <w:t>.</w:t>
      </w:r>
      <w:r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>ศ</w:t>
      </w:r>
      <w:r w:rsidRPr="00F84F3A">
        <w:rPr>
          <w:rFonts w:asciiTheme="minorBidi" w:hAnsiTheme="minorBidi"/>
          <w:noProof/>
          <w:sz w:val="30"/>
          <w:szCs w:val="30"/>
        </w:rPr>
        <w:t>. 2554 (</w:t>
      </w:r>
      <w:hyperlink r:id="rId9" w:history="1">
        <w:r w:rsidRPr="00F84F3A">
          <w:rPr>
            <w:rStyle w:val="Hyperlink"/>
            <w:rFonts w:asciiTheme="minorBidi" w:hAnsiTheme="minorBidi"/>
            <w:noProof/>
            <w:sz w:val="30"/>
            <w:szCs w:val="30"/>
          </w:rPr>
          <w:t>http://www.fda.moph.go.th/psiond/download/provincial/officer54.pdf</w:t>
        </w:r>
      </w:hyperlink>
      <w:r w:rsidRPr="00F84F3A">
        <w:rPr>
          <w:rFonts w:asciiTheme="minorBidi" w:hAnsiTheme="minorBidi"/>
          <w:noProof/>
          <w:sz w:val="30"/>
          <w:szCs w:val="30"/>
        </w:rPr>
        <w:t>)</w:t>
      </w:r>
      <w:r w:rsidRPr="00F84F3A">
        <w:rPr>
          <w:rFonts w:asciiTheme="minorBidi" w:hAnsiTheme="minorBidi"/>
          <w:noProof/>
          <w:sz w:val="30"/>
          <w:szCs w:val="30"/>
        </w:rPr>
        <w:br/>
      </w:r>
    </w:p>
    <w:p w:rsidR="0065175D" w:rsidRPr="00F84F3A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10421" w:type="dxa"/>
        <w:tblLayout w:type="fixed"/>
        <w:tblLook w:val="04A0" w:firstRow="1" w:lastRow="0" w:firstColumn="1" w:lastColumn="0" w:noHBand="0" w:noVBand="1"/>
      </w:tblPr>
      <w:tblGrid>
        <w:gridCol w:w="675"/>
        <w:gridCol w:w="2143"/>
        <w:gridCol w:w="2710"/>
        <w:gridCol w:w="1406"/>
        <w:gridCol w:w="1571"/>
        <w:gridCol w:w="1916"/>
      </w:tblGrid>
      <w:tr w:rsidR="00313D38" w:rsidRPr="00F84F3A" w:rsidTr="000E66ED">
        <w:trPr>
          <w:tblHeader/>
        </w:trPr>
        <w:tc>
          <w:tcPr>
            <w:tcW w:w="675" w:type="dxa"/>
          </w:tcPr>
          <w:p w:rsidR="00313D38" w:rsidRP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43" w:type="dxa"/>
          </w:tcPr>
          <w:p w:rsidR="00313D38" w:rsidRP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ประเภทขั้นตอน</w:t>
            </w:r>
          </w:p>
        </w:tc>
        <w:tc>
          <w:tcPr>
            <w:tcW w:w="2710" w:type="dxa"/>
          </w:tcPr>
          <w:p w:rsid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รายละเอียดของ</w:t>
            </w:r>
          </w:p>
          <w:p w:rsidR="00313D38" w:rsidRP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ขั้นตอนการบริการ</w:t>
            </w:r>
          </w:p>
        </w:tc>
        <w:tc>
          <w:tcPr>
            <w:tcW w:w="1406" w:type="dxa"/>
          </w:tcPr>
          <w:p w:rsidR="00313D38" w:rsidRP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1" w:type="dxa"/>
          </w:tcPr>
          <w:p w:rsidR="00313D38" w:rsidRP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916" w:type="dxa"/>
          </w:tcPr>
          <w:p w:rsidR="00313D38" w:rsidRPr="00F84F3A" w:rsidRDefault="00313D38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0E66ED" w:rsidRPr="00F84F3A" w:rsidTr="000E66ED">
        <w:tc>
          <w:tcPr>
            <w:tcW w:w="675" w:type="dxa"/>
          </w:tcPr>
          <w:p w:rsidR="000E66ED" w:rsidRPr="00F84F3A" w:rsidRDefault="000E66ED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การตรวจสอบเอกสาร</w:t>
            </w:r>
          </w:p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 xml:space="preserve">(1)   </w:t>
            </w: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รับคำขอ</w:t>
            </w: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(2)   </w:t>
            </w: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ตรวจสอบความครบถ้วนของคำขอและเอกสารประกอบ</w:t>
            </w: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br/>
              <w:t xml:space="preserve">(3)   </w:t>
            </w: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คืนสำเนาให้ผู้ยื่นคำขอ</w:t>
            </w:r>
          </w:p>
        </w:tc>
        <w:tc>
          <w:tcPr>
            <w:tcW w:w="1406" w:type="dxa"/>
          </w:tcPr>
          <w:p w:rsidR="000E66ED" w:rsidRPr="00F84F3A" w:rsidRDefault="000E66ED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 xml:space="preserve">20 </w:t>
            </w: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นาที</w:t>
            </w:r>
          </w:p>
        </w:tc>
        <w:tc>
          <w:tcPr>
            <w:tcW w:w="1571" w:type="dxa"/>
          </w:tcPr>
          <w:p w:rsidR="000E66ED" w:rsidRPr="00F84F3A" w:rsidRDefault="000E66ED" w:rsidP="00EE4521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27EF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0E66ED" w:rsidRPr="00F84F3A" w:rsidTr="000E66ED">
        <w:tc>
          <w:tcPr>
            <w:tcW w:w="675" w:type="dxa"/>
          </w:tcPr>
          <w:p w:rsidR="000E66ED" w:rsidRPr="00F84F3A" w:rsidRDefault="000E66ED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การพิจารณา</w:t>
            </w:r>
          </w:p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E66ED" w:rsidRPr="00F84F3A" w:rsidRDefault="000E66ED" w:rsidP="00EE4521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พิจารณาคำขอและประเมินเอกสาร</w:t>
            </w: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br/>
            </w:r>
          </w:p>
        </w:tc>
        <w:tc>
          <w:tcPr>
            <w:tcW w:w="1406" w:type="dxa"/>
          </w:tcPr>
          <w:p w:rsidR="000E66ED" w:rsidRPr="00F84F3A" w:rsidRDefault="00FA1C68" w:rsidP="00F84F3A">
            <w:pPr>
              <w:jc w:val="center"/>
              <w:rPr>
                <w:rFonts w:asciiTheme="minorBidi" w:hAnsiTheme="minorBidi" w:hint="cs"/>
                <w:sz w:val="28"/>
                <w:szCs w:val="28"/>
                <w:lang w:bidi="th-TH"/>
              </w:rPr>
            </w:pPr>
            <w:r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1 วันทำการ</w:t>
            </w:r>
          </w:p>
        </w:tc>
        <w:tc>
          <w:tcPr>
            <w:tcW w:w="1571" w:type="dxa"/>
          </w:tcPr>
          <w:p w:rsidR="000E66ED" w:rsidRPr="00F84F3A" w:rsidRDefault="000E66ED" w:rsidP="00EE4521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27EF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0E66ED" w:rsidRPr="00F84F3A" w:rsidTr="000E66ED">
        <w:tc>
          <w:tcPr>
            <w:tcW w:w="675" w:type="dxa"/>
          </w:tcPr>
          <w:p w:rsidR="000E66ED" w:rsidRPr="00F84F3A" w:rsidRDefault="000E66ED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การลงนาม</w:t>
            </w:r>
          </w:p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ลงนามอนุญาต</w:t>
            </w:r>
          </w:p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0E66ED" w:rsidRPr="00F84F3A" w:rsidRDefault="00EE4521" w:rsidP="00F84F3A">
            <w:pPr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วันทำการ</w:t>
            </w:r>
          </w:p>
        </w:tc>
        <w:tc>
          <w:tcPr>
            <w:tcW w:w="1571" w:type="dxa"/>
          </w:tcPr>
          <w:p w:rsidR="000E66ED" w:rsidRPr="00F84F3A" w:rsidRDefault="000E66ED" w:rsidP="00EE4521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27EF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-</w:t>
            </w:r>
          </w:p>
        </w:tc>
      </w:tr>
      <w:tr w:rsidR="000E66ED" w:rsidRPr="00F84F3A" w:rsidTr="000E66ED">
        <w:tc>
          <w:tcPr>
            <w:tcW w:w="675" w:type="dxa"/>
          </w:tcPr>
          <w:p w:rsidR="000E66ED" w:rsidRPr="00F84F3A" w:rsidRDefault="000E66ED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4</w:t>
            </w:r>
            <w:r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43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การแจ้งผลพิจารณา</w:t>
            </w:r>
          </w:p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2710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แจ้งผลการพิจารณาและส่งมอบใบแทน</w:t>
            </w:r>
          </w:p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:rsidR="000E66ED" w:rsidRPr="00F84F3A" w:rsidRDefault="000E66ED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 xml:space="preserve">10 </w:t>
            </w: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นาที</w:t>
            </w:r>
          </w:p>
        </w:tc>
        <w:tc>
          <w:tcPr>
            <w:tcW w:w="1571" w:type="dxa"/>
          </w:tcPr>
          <w:p w:rsidR="000E66ED" w:rsidRPr="00F84F3A" w:rsidRDefault="000E66ED" w:rsidP="00EE4521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สสจ.</w:t>
            </w:r>
            <w:r w:rsidR="00627EFF">
              <w:rPr>
                <w:rFonts w:ascii="Cordia New" w:hAnsi="Cordia New" w:hint="cs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1916" w:type="dxa"/>
          </w:tcPr>
          <w:p w:rsidR="000E66ED" w:rsidRPr="00F84F3A" w:rsidRDefault="000E66ED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(</w:t>
            </w:r>
            <w:r w:rsidRPr="00F84F3A">
              <w:rPr>
                <w:rFonts w:asciiTheme="minorBidi" w:hAnsiTheme="minorBidi" w:cs="Cordia New"/>
                <w:noProof/>
                <w:sz w:val="28"/>
                <w:szCs w:val="28"/>
                <w:cs/>
                <w:lang w:bidi="th-TH"/>
              </w:rPr>
              <w:t>ระยะเวลาไม่รวมเวลาที่รอผู้ยื่นคำขอมารับใบแทน</w:t>
            </w: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)</w:t>
            </w:r>
          </w:p>
        </w:tc>
      </w:tr>
    </w:tbl>
    <w:p w:rsidR="00C26ED0" w:rsidRPr="00F84F3A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0"/>
          <w:szCs w:val="30"/>
          <w:cs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ระยะเวลาดำเนินการรวม </w:t>
      </w:r>
      <w:r w:rsidR="00452B6B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="00EE4521">
        <w:rPr>
          <w:rFonts w:asciiTheme="minorBidi" w:hAnsiTheme="minorBidi"/>
          <w:sz w:val="30"/>
          <w:szCs w:val="30"/>
        </w:rPr>
        <w:t xml:space="preserve">2 </w:t>
      </w:r>
      <w:r w:rsidR="00EE4521">
        <w:rPr>
          <w:rFonts w:asciiTheme="minorBidi" w:hAnsiTheme="minorBidi" w:hint="cs"/>
          <w:sz w:val="30"/>
          <w:szCs w:val="30"/>
          <w:cs/>
          <w:lang w:bidi="th-TH"/>
        </w:rPr>
        <w:t>วันทำการ</w:t>
      </w:r>
    </w:p>
    <w:p w:rsidR="008E2900" w:rsidRPr="00F84F3A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85230C" w:rsidRPr="00F84F3A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งานบริการนี้</w:t>
      </w:r>
      <w:r w:rsidR="00263F10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</w:t>
      </w: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แล้ว</w:t>
      </w: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ab/>
      </w:r>
    </w:p>
    <w:p w:rsidR="008D7B9E" w:rsidRPr="00F84F3A" w:rsidRDefault="000141AF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9B68CC" w:rsidRPr="00F84F3A">
        <w:rPr>
          <w:rFonts w:asciiTheme="minorBidi" w:hAnsiTheme="minorBidi" w:cs="Cordia New"/>
          <w:noProof/>
          <w:sz w:val="30"/>
          <w:szCs w:val="30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="00EE4521">
        <w:rPr>
          <w:rFonts w:asciiTheme="minorBidi" w:hAnsiTheme="minorBidi"/>
          <w:sz w:val="30"/>
          <w:szCs w:val="30"/>
        </w:rPr>
        <w:t xml:space="preserve">2 </w:t>
      </w:r>
      <w:r w:rsidR="00EE4521">
        <w:rPr>
          <w:rFonts w:asciiTheme="minorBidi" w:hAnsiTheme="minorBidi" w:hint="cs"/>
          <w:sz w:val="30"/>
          <w:szCs w:val="30"/>
          <w:cs/>
          <w:lang w:bidi="th-TH"/>
        </w:rPr>
        <w:t>วันทำการ</w:t>
      </w:r>
    </w:p>
    <w:p w:rsidR="008E2900" w:rsidRPr="00F84F3A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0"/>
          <w:szCs w:val="30"/>
        </w:rPr>
      </w:pPr>
    </w:p>
    <w:p w:rsidR="00AA7734" w:rsidRPr="00F84F3A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F84F3A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A7734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.1)</w:t>
      </w:r>
      <w:r w:rsidR="00AA7734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2122"/>
        <w:gridCol w:w="1556"/>
        <w:gridCol w:w="1132"/>
        <w:gridCol w:w="1132"/>
        <w:gridCol w:w="1007"/>
        <w:gridCol w:w="2904"/>
      </w:tblGrid>
      <w:tr w:rsidR="00AC4ACB" w:rsidRPr="00F84F3A" w:rsidTr="00C430FB">
        <w:trPr>
          <w:tblHeader/>
          <w:jc w:val="center"/>
        </w:trPr>
        <w:tc>
          <w:tcPr>
            <w:tcW w:w="533" w:type="dxa"/>
          </w:tcPr>
          <w:p w:rsidR="003C25A4" w:rsidRPr="00F84F3A" w:rsidRDefault="003C25A4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2" w:type="dxa"/>
          </w:tcPr>
          <w:p w:rsidR="003C25A4" w:rsidRPr="00F84F3A" w:rsidRDefault="003C25A4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6" w:type="dxa"/>
          </w:tcPr>
          <w:p w:rsidR="00F84F3A" w:rsidRDefault="00452B6B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F84F3A" w:rsidRDefault="004E651F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3C25A4" w:rsidRPr="00F84F3A" w:rsidRDefault="00452B6B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2" w:type="dxa"/>
          </w:tcPr>
          <w:p w:rsidR="003C25A4" w:rsidRPr="00F84F3A" w:rsidRDefault="003C25A4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2" w:type="dxa"/>
          </w:tcPr>
          <w:p w:rsidR="003C25A4" w:rsidRPr="00F84F3A" w:rsidRDefault="003C25A4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1007" w:type="dxa"/>
          </w:tcPr>
          <w:p w:rsidR="003C25A4" w:rsidRPr="00F84F3A" w:rsidRDefault="003C25A4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4" w:type="dxa"/>
          </w:tcPr>
          <w:p w:rsidR="003C25A4" w:rsidRPr="00F84F3A" w:rsidRDefault="003C25A4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C430FB" w:rsidRPr="00F84F3A" w:rsidTr="00C430FB">
        <w:trPr>
          <w:jc w:val="center"/>
        </w:trPr>
        <w:tc>
          <w:tcPr>
            <w:tcW w:w="533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C430FB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Pr="00C430FB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C430FB" w:rsidRPr="00C430FB" w:rsidRDefault="00C430FB" w:rsidP="00F53943">
            <w:pPr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556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กรมพัฒนาธุรกิจการค้า</w:t>
            </w:r>
            <w:r w:rsidR="00FA1C68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="00FA1C68">
              <w:rPr>
                <w:rFonts w:asciiTheme="minorBidi" w:hAnsiTheme="minorBidi" w:hint="cs"/>
                <w:sz w:val="28"/>
                <w:szCs w:val="28"/>
                <w:cs/>
                <w:lang w:bidi="th-TH"/>
              </w:rPr>
              <w:t>กระทรวงพาณิชย์</w:t>
            </w:r>
          </w:p>
        </w:tc>
        <w:tc>
          <w:tcPr>
            <w:tcW w:w="1132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C430FB" w:rsidRPr="00C430FB" w:rsidRDefault="00C430FB" w:rsidP="000141AF">
            <w:pPr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กรณีผู้ยื่นคำขอเป็นนิติบุคคล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br/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ให้ยื่นสำเนาหนังสือรับรองการจดทะเบียนนิติบุคคล</w:t>
            </w:r>
            <w:r w:rsidRPr="00C430FB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C430FB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)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C430FB" w:rsidRPr="00F84F3A" w:rsidTr="00C430FB">
        <w:trPr>
          <w:jc w:val="center"/>
        </w:trPr>
        <w:tc>
          <w:tcPr>
            <w:tcW w:w="533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C430FB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Pr="00C430FB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2" w:type="dxa"/>
          </w:tcPr>
          <w:p w:rsidR="00C430FB" w:rsidRPr="00C430FB" w:rsidRDefault="00C430FB" w:rsidP="00F53943">
            <w:pPr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6" w:type="dxa"/>
          </w:tcPr>
          <w:p w:rsidR="00C430FB" w:rsidRPr="00C430FB" w:rsidRDefault="00C430FB" w:rsidP="00F53943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 w:rsidRPr="00C430FB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กรมการปกครอง</w:t>
            </w:r>
            <w:r w:rsidR="00FA1C68"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 กระทรวงมหาด ไทย</w:t>
            </w:r>
          </w:p>
        </w:tc>
        <w:tc>
          <w:tcPr>
            <w:tcW w:w="1132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007" w:type="dxa"/>
          </w:tcPr>
          <w:p w:rsidR="00C430FB" w:rsidRPr="00C430FB" w:rsidRDefault="00C430FB" w:rsidP="00F53943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4" w:type="dxa"/>
          </w:tcPr>
          <w:p w:rsidR="00C430FB" w:rsidRPr="00C430FB" w:rsidRDefault="00C430FB" w:rsidP="000141AF">
            <w:pPr>
              <w:rPr>
                <w:rFonts w:asciiTheme="minorBidi" w:hAnsiTheme="minorBidi"/>
                <w:sz w:val="28"/>
                <w:szCs w:val="28"/>
              </w:rPr>
            </w:pP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กรณีผู้ยื่นคำขอเป็นบุคคลธรรมดา  ให้ยื่นสำเนาบัตรประจำตัวประชาชน และสำเนาใบทะเบียนพาณิชย์ 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ถ้ามี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 xml:space="preserve">) 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พร้อมลงนามรับรองสำเนาเอกสาร</w:t>
            </w:r>
            <w:r w:rsidRPr="00C430FB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</w:tbl>
    <w:p w:rsidR="00A10CDA" w:rsidRPr="00F84F3A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15</w:t>
      </w:r>
      <w:r w:rsidR="00A10CDA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t>.2)</w:t>
      </w:r>
      <w:r w:rsidR="00A10CDA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559"/>
        <w:gridCol w:w="1134"/>
        <w:gridCol w:w="1134"/>
        <w:gridCol w:w="992"/>
        <w:gridCol w:w="2907"/>
      </w:tblGrid>
      <w:tr w:rsidR="00600A25" w:rsidRPr="00F84F3A" w:rsidTr="00F84F3A">
        <w:trPr>
          <w:tblHeader/>
        </w:trPr>
        <w:tc>
          <w:tcPr>
            <w:tcW w:w="534" w:type="dxa"/>
          </w:tcPr>
          <w:p w:rsidR="00422EAB" w:rsidRPr="00F84F3A" w:rsidRDefault="00422EAB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126" w:type="dxa"/>
          </w:tcPr>
          <w:p w:rsidR="00422EAB" w:rsidRPr="00F84F3A" w:rsidRDefault="00422EAB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</w:tcPr>
          <w:p w:rsidR="00F84F3A" w:rsidRDefault="004E651F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หน่วยงาน</w:t>
            </w:r>
          </w:p>
          <w:p w:rsidR="00F84F3A" w:rsidRDefault="004E651F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 w:hint="cs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ภาครัฐ</w:t>
            </w:r>
          </w:p>
          <w:p w:rsidR="00422EAB" w:rsidRPr="00F84F3A" w:rsidRDefault="004E651F" w:rsidP="00F84F3A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</w:tcPr>
          <w:p w:rsidR="00422EAB" w:rsidRPr="00F84F3A" w:rsidRDefault="00422EAB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</w:tcPr>
          <w:p w:rsidR="00422EAB" w:rsidRPr="00F84F3A" w:rsidRDefault="00422EAB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จำนวนเอกสาร</w:t>
            </w: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</w:tcPr>
          <w:p w:rsidR="00422EAB" w:rsidRPr="00F84F3A" w:rsidRDefault="00422EAB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หน่วยนับเอกสาร</w:t>
            </w:r>
          </w:p>
        </w:tc>
        <w:tc>
          <w:tcPr>
            <w:tcW w:w="2907" w:type="dxa"/>
          </w:tcPr>
          <w:p w:rsidR="00422EAB" w:rsidRPr="00F84F3A" w:rsidRDefault="00422EAB" w:rsidP="00F84F3A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cs/>
                <w:lang w:bidi="th-TH"/>
              </w:rPr>
              <w:t>หมายเหตุ</w:t>
            </w:r>
          </w:p>
        </w:tc>
      </w:tr>
      <w:tr w:rsidR="00AC4ACB" w:rsidRPr="00F84F3A" w:rsidTr="00F84F3A">
        <w:tc>
          <w:tcPr>
            <w:tcW w:w="534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1</w:t>
            </w:r>
            <w:r w:rsidR="00811134"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Default="00AC4ACB" w:rsidP="00F84F3A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หนังสือแจ้งความประสงค์ขอใบแทน พร้อมระบุสาเหตุที่ต้องขอใบแทน</w:t>
            </w:r>
          </w:p>
          <w:p w:rsidR="00C430FB" w:rsidRPr="00F84F3A" w:rsidRDefault="00C430FB" w:rsidP="00F84F3A">
            <w:pPr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F84F3A" w:rsidRDefault="00AC4ACB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</w:tr>
      <w:tr w:rsidR="00AC4ACB" w:rsidRPr="00F84F3A" w:rsidTr="00F84F3A">
        <w:tc>
          <w:tcPr>
            <w:tcW w:w="534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2</w:t>
            </w:r>
            <w:r w:rsidR="00811134"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AC4ACB" w:rsidRPr="00F84F3A" w:rsidRDefault="00AC4ACB" w:rsidP="00F84F3A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หลักฐานที่เกี่ยวข้องเพื่อประกอบการขอใบแทน</w:t>
            </w:r>
          </w:p>
        </w:tc>
        <w:tc>
          <w:tcPr>
            <w:tcW w:w="1559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AC4ACB" w:rsidRPr="00F84F3A" w:rsidRDefault="00AC4ACB" w:rsidP="00F84F3A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AC4ACB" w:rsidRPr="00F84F3A" w:rsidRDefault="00AC4ACB" w:rsidP="00436C23">
            <w:pPr>
              <w:rPr>
                <w:rFonts w:asciiTheme="minorBidi" w:hAnsiTheme="minorBidi"/>
                <w:sz w:val="28"/>
                <w:szCs w:val="28"/>
              </w:rPr>
            </w:pP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หลักฐานที่เกี่ยวข้องเพื่อประกอบการขอใบแทน ได้แก่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(1)  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ใบแจ้งข้อเท็จจริงเกี่ยวกับวัตถุอันตรายชนิดที่ 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 xml:space="preserve">1   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ฉบับจริงที่ชำรุดเสียหาย  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สำหรับกรณีชำรุดเสียหายหรือลบเลือน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br/>
              <w:t xml:space="preserve">(2)  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 xml:space="preserve">ใบแจ้งความ  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(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สำหรับกรณีสูญหาย</w:t>
            </w:r>
            <w:r w:rsidRPr="00F84F3A">
              <w:rPr>
                <w:rFonts w:ascii="CordiaUPC" w:hAnsi="CordiaUPC" w:cs="CordiaUPC"/>
                <w:noProof/>
                <w:sz w:val="28"/>
                <w:szCs w:val="28"/>
              </w:rPr>
              <w:t>)</w:t>
            </w:r>
          </w:p>
        </w:tc>
      </w:tr>
      <w:tr w:rsidR="00FC5B82" w:rsidRPr="00F84F3A" w:rsidTr="00F84F3A">
        <w:tc>
          <w:tcPr>
            <w:tcW w:w="534" w:type="dxa"/>
          </w:tcPr>
          <w:p w:rsidR="00FC5B82" w:rsidRPr="00F84F3A" w:rsidRDefault="00FC5B82" w:rsidP="00F84F3A">
            <w:pPr>
              <w:jc w:val="center"/>
              <w:rPr>
                <w:rFonts w:asciiTheme="minorBidi" w:hAnsiTheme="minorBidi"/>
                <w:color w:val="0D0D0D" w:themeColor="text1" w:themeTint="F2"/>
                <w:sz w:val="28"/>
                <w:szCs w:val="28"/>
              </w:rPr>
            </w:pPr>
            <w:r w:rsidRPr="00F84F3A">
              <w:rPr>
                <w:rFonts w:asciiTheme="minorBidi" w:hAnsiTheme="minorBidi"/>
                <w:noProof/>
                <w:sz w:val="28"/>
                <w:szCs w:val="28"/>
              </w:rPr>
              <w:t>3</w:t>
            </w:r>
            <w:r w:rsidRPr="00F84F3A">
              <w:rPr>
                <w:rFonts w:asciiTheme="minorBidi" w:hAnsiTheme="minorBidi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FC5B82" w:rsidRDefault="00FC5B82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หรือบุคคลธรรมดา(1.กรณีมอบอำนาจให้บุคคลเดียวหรือหลายคน </w:t>
            </w: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lastRenderedPageBreak/>
              <w:t xml:space="preserve">กระทำการครั้งเดียว ปิดอากรแสตมป์ 10 บาท </w:t>
            </w:r>
          </w:p>
          <w:p w:rsidR="00FC5B82" w:rsidRDefault="00FC5B82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FC5B82" w:rsidRPr="00527D29" w:rsidRDefault="00FC5B82" w:rsidP="00EE4521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 </w:t>
            </w:r>
          </w:p>
        </w:tc>
        <w:tc>
          <w:tcPr>
            <w:tcW w:w="1559" w:type="dxa"/>
          </w:tcPr>
          <w:p w:rsidR="00FC5B82" w:rsidRPr="00527D29" w:rsidRDefault="00FC5B82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C5B82" w:rsidRPr="00527D29" w:rsidRDefault="00FC5B82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FC5B82" w:rsidRPr="00527D29" w:rsidRDefault="00FC5B82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C5B82" w:rsidRPr="00527D29" w:rsidRDefault="00FC5B82" w:rsidP="00A91F65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27D29"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FC5B82" w:rsidRPr="00527D29" w:rsidRDefault="00FC5B82" w:rsidP="00A91F65">
            <w:pPr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FC5B82" w:rsidRPr="00F84F3A" w:rsidTr="00F84F3A">
        <w:tc>
          <w:tcPr>
            <w:tcW w:w="534" w:type="dxa"/>
          </w:tcPr>
          <w:p w:rsidR="00FC5B82" w:rsidRPr="00F84F3A" w:rsidRDefault="00EE4521" w:rsidP="00F84F3A">
            <w:pPr>
              <w:jc w:val="center"/>
              <w:rPr>
                <w:rFonts w:asciiTheme="minorBidi" w:hAnsiTheme="minorBidi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</w:rPr>
              <w:lastRenderedPageBreak/>
              <w:t>4</w:t>
            </w:r>
            <w:r>
              <w:rPr>
                <w:rFonts w:asciiTheme="minorBidi" w:hAnsiTheme="minorBidi" w:hint="cs"/>
                <w:noProof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26" w:type="dxa"/>
          </w:tcPr>
          <w:p w:rsidR="00FC5B82" w:rsidRDefault="00FC5B82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 xml:space="preserve">หนังสือมอบอำนาจทั่วไป(กรณีผู้ดำเนินกิจการของนิติบุคคลหรือบุคคลธรรมดาไม่ได้มาดำเนินการด้วยตนเอง) (1.กรณีมอบอำนาจให้บุคคลเดียวหรือหลายคน กระทำการครั้งเดียว ปิดอากรแสตมป์ 10 บาท </w:t>
            </w:r>
          </w:p>
          <w:p w:rsidR="00FC5B82" w:rsidRDefault="00FC5B82" w:rsidP="0084045C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2มอบอำนาจให้บุคคลเดียวหรือหลายคนร่วมทำการมากว่าครั้งเดียว ปิด 30 บาท</w:t>
            </w:r>
          </w:p>
          <w:p w:rsidR="00FC5B82" w:rsidRDefault="00FC5B82" w:rsidP="00A91F65">
            <w:pPr>
              <w:rPr>
                <w:rFonts w:ascii="CordiaUPC" w:hAnsi="CordiaUPC" w:cs="CordiaUPC"/>
                <w:noProof/>
                <w:sz w:val="28"/>
                <w:szCs w:val="28"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3.มอบอำนาจให้ทำการมากว่าครั้งเดียว โดยให้บุคคลหลายคนต่างคนต่างกระทำกิจการแยกกันได้ คิดตามรายตัวบุคคลที่รับมอบคนละ 30 บาท)</w:t>
            </w:r>
          </w:p>
        </w:tc>
        <w:tc>
          <w:tcPr>
            <w:tcW w:w="1559" w:type="dxa"/>
          </w:tcPr>
          <w:p w:rsidR="00FC5B82" w:rsidRPr="00527D29" w:rsidRDefault="00FC5B82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FC5B82" w:rsidRPr="00527D29" w:rsidRDefault="00FC5B82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:rsidR="00FC5B82" w:rsidRPr="00527D29" w:rsidRDefault="00FC5B82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</w:rPr>
            </w:pPr>
            <w:r>
              <w:rPr>
                <w:rFonts w:ascii="CordiaUPC" w:hAnsi="CordiaUPC" w:cs="CordiaUPC"/>
                <w:noProof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C5B82" w:rsidRPr="00527D29" w:rsidRDefault="00FC5B82" w:rsidP="00A91F65">
            <w:pPr>
              <w:jc w:val="center"/>
              <w:rPr>
                <w:rFonts w:ascii="CordiaUPC" w:hAnsi="CordiaUPC" w:cs="CordiaUPC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CordiaUPC" w:hAnsi="CordiaUPC" w:cs="CordiaUPC" w:hint="cs"/>
                <w:noProof/>
                <w:sz w:val="28"/>
                <w:szCs w:val="28"/>
                <w:cs/>
                <w:lang w:bidi="th-TH"/>
              </w:rPr>
              <w:t>ชุด</w:t>
            </w:r>
          </w:p>
        </w:tc>
        <w:tc>
          <w:tcPr>
            <w:tcW w:w="2907" w:type="dxa"/>
          </w:tcPr>
          <w:p w:rsidR="00FC5B82" w:rsidRPr="00527D29" w:rsidDel="000E66ED" w:rsidRDefault="00FC5B82" w:rsidP="00A91F65">
            <w:pPr>
              <w:rPr>
                <w:rFonts w:ascii="CordiaUPC" w:hAnsi="CordiaUPC" w:cs="CordiaUPC"/>
                <w:noProof/>
                <w:sz w:val="28"/>
                <w:szCs w:val="28"/>
              </w:rPr>
            </w:pPr>
          </w:p>
        </w:tc>
      </w:tr>
    </w:tbl>
    <w:p w:rsidR="00A10CDA" w:rsidRPr="00F84F3A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F84F3A" w:rsidTr="00090552">
        <w:tc>
          <w:tcPr>
            <w:tcW w:w="534" w:type="dxa"/>
          </w:tcPr>
          <w:p w:rsidR="00A13B6C" w:rsidRPr="00F84F3A" w:rsidRDefault="00A13B6C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811134"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780" w:type="dxa"/>
          </w:tcPr>
          <w:p w:rsidR="00A13B6C" w:rsidRPr="00F84F3A" w:rsidRDefault="00A13B6C" w:rsidP="008C1396">
            <w:pPr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 w:rsidRPr="00F84F3A">
              <w:rPr>
                <w:rFonts w:asciiTheme="minorBidi" w:hAnsiTheme="minorBidi" w:cs="Cordia New"/>
                <w:b/>
                <w:bCs/>
                <w:noProof/>
                <w:sz w:val="30"/>
                <w:szCs w:val="30"/>
                <w:cs/>
                <w:lang w:bidi="th-TH"/>
              </w:rPr>
              <w:t>ไม่มีค่าธรรมเนียม</w:t>
            </w:r>
          </w:p>
          <w:p w:rsidR="00EE4521" w:rsidRPr="00F84F3A" w:rsidRDefault="00B509FC" w:rsidP="00FA1C68">
            <w:pPr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F84F3A">
              <w:rPr>
                <w:rFonts w:asciiTheme="minorBidi" w:hAnsiTheme="minorBidi"/>
                <w:b/>
                <w:b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EE4521">
              <w:rPr>
                <w:rFonts w:asciiTheme="minorBidi" w:hAnsiTheme="minorBidi"/>
                <w:i/>
                <w:iCs/>
                <w:noProof/>
                <w:sz w:val="30"/>
                <w:szCs w:val="30"/>
              </w:rPr>
              <w:t>–</w:t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lastRenderedPageBreak/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F97BA9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97BA9" w:rsidRPr="00ED5246" w:rsidRDefault="00F97BA9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F97BA9" w:rsidRPr="00ED5246" w:rsidRDefault="00F97BA9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F97BA9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97BA9" w:rsidRPr="00ED5246" w:rsidRDefault="00F97BA9" w:rsidP="005A5461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F97BA9" w:rsidRPr="00ED5246" w:rsidRDefault="00F97BA9" w:rsidP="005A5461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F97BA9" w:rsidRPr="00ED5246" w:rsidTr="005A546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97BA9" w:rsidRPr="00ED5246" w:rsidRDefault="00F97BA9" w:rsidP="005A5461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F97BA9" w:rsidRPr="00ED5246" w:rsidRDefault="00F97BA9" w:rsidP="005A5461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FA1C68" w:rsidRPr="00F84F3A" w:rsidRDefault="00FA1C68" w:rsidP="00FA1C68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3BC7" w:rsidRPr="00F84F3A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ตัวอย่าง</w:t>
      </w:r>
      <w:r w:rsidR="00D51311"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F84F3A" w:rsidTr="00C1539D">
        <w:tc>
          <w:tcPr>
            <w:tcW w:w="675" w:type="dxa"/>
          </w:tcPr>
          <w:p w:rsidR="00F064C0" w:rsidRPr="00F84F3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>1</w:t>
            </w:r>
            <w:r w:rsidR="00C1539D"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F84F3A" w:rsidRDefault="00F064C0" w:rsidP="00F84F3A">
            <w:pPr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ตัวอย่างหนังสือแจ้งความประสงค์ ขอใบแทนใบแจ้งข้อเท็จจริงเกี่ยวกับวัตถุอันตรายชนิดที่ </w:t>
            </w: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 xml:space="preserve">1 </w:t>
            </w:r>
            <w:r w:rsidRPr="00F84F3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เนื่องจากเหตุสูญหาย</w:t>
            </w:r>
          </w:p>
        </w:tc>
      </w:tr>
      <w:tr w:rsidR="00F064C0" w:rsidRPr="00F84F3A" w:rsidTr="00C1539D">
        <w:tc>
          <w:tcPr>
            <w:tcW w:w="675" w:type="dxa"/>
          </w:tcPr>
          <w:p w:rsidR="00F064C0" w:rsidRPr="00F84F3A" w:rsidRDefault="00F064C0" w:rsidP="008C1396">
            <w:pPr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>2</w:t>
            </w:r>
            <w:r w:rsidR="00C1539D" w:rsidRPr="00F84F3A">
              <w:rPr>
                <w:rFonts w:asciiTheme="minorBidi" w:hAnsiTheme="minorBidi"/>
                <w:sz w:val="30"/>
                <w:szCs w:val="30"/>
              </w:rPr>
              <w:t>)</w:t>
            </w:r>
          </w:p>
        </w:tc>
        <w:tc>
          <w:tcPr>
            <w:tcW w:w="9498" w:type="dxa"/>
          </w:tcPr>
          <w:p w:rsidR="00F064C0" w:rsidRPr="00F84F3A" w:rsidRDefault="00F064C0" w:rsidP="00F84F3A">
            <w:pPr>
              <w:rPr>
                <w:rFonts w:asciiTheme="minorBidi" w:hAnsiTheme="minorBidi"/>
                <w:sz w:val="30"/>
                <w:szCs w:val="30"/>
              </w:rPr>
            </w:pPr>
            <w:r w:rsidRPr="00F84F3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 xml:space="preserve">ตัวอย่างหนังสือแจ้งความประสงค์ ขอใบแทนใบแจ้งข้อเท็จจริงเกี่ยวกับวัตถุอันตรายชนิดที่ </w:t>
            </w:r>
            <w:r w:rsidRPr="00F84F3A">
              <w:rPr>
                <w:rFonts w:asciiTheme="minorBidi" w:hAnsiTheme="minorBidi"/>
                <w:noProof/>
                <w:sz w:val="30"/>
                <w:szCs w:val="30"/>
              </w:rPr>
              <w:t xml:space="preserve">1 </w:t>
            </w:r>
            <w:r w:rsidRPr="00F84F3A">
              <w:rPr>
                <w:rFonts w:asciiTheme="minorBidi" w:hAnsiTheme="minorBidi" w:cs="Cordia New"/>
                <w:noProof/>
                <w:sz w:val="30"/>
                <w:szCs w:val="30"/>
                <w:cs/>
                <w:lang w:bidi="th-TH"/>
              </w:rPr>
              <w:t>เนื่องจากเหตุชำรุดเสียหายหรือลบเลือน</w:t>
            </w:r>
          </w:p>
        </w:tc>
      </w:tr>
    </w:tbl>
    <w:p w:rsidR="00C430FB" w:rsidRPr="00F84F3A" w:rsidRDefault="00C430FB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D51311" w:rsidRPr="00F84F3A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F84F3A">
        <w:rPr>
          <w:rFonts w:asciiTheme="minorBidi" w:hAnsiTheme="minorBidi"/>
          <w:b/>
          <w:bCs/>
          <w:color w:val="0D0D0D" w:themeColor="text1" w:themeTint="F2"/>
          <w:sz w:val="30"/>
          <w:szCs w:val="30"/>
          <w:cs/>
          <w:lang w:bidi="th-TH"/>
        </w:rPr>
        <w:t>หมายเหตุ</w:t>
      </w:r>
    </w:p>
    <w:p w:rsidR="00D868B1" w:rsidRPr="00D868B1" w:rsidRDefault="00F84F3A" w:rsidP="00D868B1">
      <w:pPr>
        <w:rPr>
          <w:rFonts w:ascii="Cordia New" w:hAnsi="Cordia New"/>
          <w:sz w:val="30"/>
          <w:szCs w:val="30"/>
          <w:cs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 xml:space="preserve"> </w:t>
      </w: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  <w:r w:rsidR="00D868B1" w:rsidRPr="00D868B1">
        <w:rPr>
          <w:rFonts w:ascii="Cordia New" w:hAnsi="Cordia New"/>
          <w:noProof/>
          <w:sz w:val="30"/>
          <w:szCs w:val="30"/>
          <w:cs/>
          <w:lang w:bidi="th-TH"/>
        </w:rPr>
        <w:t>การนับระยะเวลา เริ่มนับระยะเวลาตั้งแต่การยื่นเอกสารที่ครบถ้วน</w:t>
      </w:r>
      <w:r w:rsidR="00D868B1" w:rsidRPr="00D868B1">
        <w:rPr>
          <w:rFonts w:ascii="Cordia New" w:hAnsi="Cordia New"/>
          <w:sz w:val="30"/>
          <w:szCs w:val="30"/>
          <w:lang w:bidi="th-TH"/>
        </w:rPr>
        <w:t xml:space="preserve"> </w:t>
      </w:r>
      <w:r w:rsidR="00D868B1" w:rsidRPr="00D868B1">
        <w:rPr>
          <w:rFonts w:ascii="Cordia New" w:hAnsi="Cordia New" w:hint="cs"/>
          <w:sz w:val="30"/>
          <w:szCs w:val="30"/>
          <w:cs/>
          <w:lang w:bidi="th-TH"/>
        </w:rPr>
        <w:t>ไม่รวมระยะเวลารอผู้ประกอบการแก้ไข หรือส่งเอกสารเพิ่มเติม</w:t>
      </w:r>
    </w:p>
    <w:p w:rsidR="0064558D" w:rsidRDefault="00F84F3A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 w:cs="Cordia New" w:hint="cs"/>
          <w:noProof/>
          <w:sz w:val="30"/>
          <w:szCs w:val="30"/>
          <w:cs/>
          <w:lang w:bidi="th-TH"/>
        </w:rPr>
        <w:tab/>
      </w:r>
    </w:p>
    <w:p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0141AF" w:rsidRPr="00F84F3A" w:rsidRDefault="000141AF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F97BA9" w:rsidRDefault="00F97BA9">
      <w:pPr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  <w:br w:type="page"/>
      </w:r>
    </w:p>
    <w:p w:rsidR="00EE4521" w:rsidRPr="00A712D3" w:rsidRDefault="00EE4521" w:rsidP="00EE4521">
      <w:pPr>
        <w:spacing w:after="0" w:line="240" w:lineRule="auto"/>
        <w:jc w:val="center"/>
        <w:rPr>
          <w:b/>
          <w:bCs/>
          <w:sz w:val="30"/>
          <w:szCs w:val="30"/>
          <w:lang w:bidi="th-TH"/>
        </w:rPr>
      </w:pPr>
      <w:r>
        <w:rPr>
          <w:rFonts w:hint="cs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A712D3">
        <w:rPr>
          <w:rFonts w:hint="cs"/>
          <w:b/>
          <w:bCs/>
          <w:sz w:val="30"/>
          <w:szCs w:val="30"/>
          <w:cs/>
          <w:lang w:bidi="th-TH"/>
        </w:rPr>
        <w:t>ขั้นตอนและวิธีการยื่นคำขออนุญาตด้านผลิตภัณฑ์วัตถุอันตราย</w:t>
      </w:r>
    </w:p>
    <w:p w:rsidR="00EE4521" w:rsidRDefault="00EE4521" w:rsidP="00EE4521">
      <w:pPr>
        <w:spacing w:after="0" w:line="240" w:lineRule="auto"/>
        <w:jc w:val="center"/>
        <w:rPr>
          <w:rFonts w:ascii="Cordia New" w:hAnsi="Cordia New"/>
          <w:noProof/>
          <w:sz w:val="28"/>
          <w:szCs w:val="28"/>
        </w:rPr>
      </w:pPr>
      <w:r w:rsidRPr="00A712D3">
        <w:rPr>
          <w:rFonts w:ascii="Cordia New" w:hAnsi="Cordia New"/>
          <w:sz w:val="28"/>
          <w:szCs w:val="28"/>
          <w:cs/>
          <w:lang w:bidi="th-TH"/>
        </w:rPr>
        <w:t>สถานที่ให้บริการ</w:t>
      </w:r>
      <w:r w:rsidRPr="00A712D3">
        <w:rPr>
          <w:rFonts w:ascii="Cordia New" w:hAnsi="Cordia New"/>
          <w:sz w:val="28"/>
          <w:szCs w:val="28"/>
          <w:lang w:bidi="th-TH"/>
        </w:rPr>
        <w:t>:</w:t>
      </w:r>
      <w:r w:rsidRPr="00A712D3">
        <w:rPr>
          <w:rFonts w:ascii="Cordia New" w:hAnsi="Cordia New"/>
          <w:noProof/>
          <w:sz w:val="28"/>
          <w:szCs w:val="28"/>
          <w:cs/>
          <w:lang w:bidi="th-TH"/>
        </w:rPr>
        <w:t>ศูนย์บริการผลิตภัณฑ์สุขภาพเบ็ดเสร็จ</w:t>
      </w:r>
      <w:r w:rsidRPr="00A712D3">
        <w:rPr>
          <w:rFonts w:ascii="Cordia New" w:hAnsi="Cordia New"/>
          <w:noProof/>
          <w:sz w:val="28"/>
          <w:szCs w:val="28"/>
        </w:rPr>
        <w:t xml:space="preserve"> (One Stop Service Center: OSSC)</w:t>
      </w:r>
    </w:p>
    <w:p w:rsidR="00EE4521" w:rsidRPr="00EA66AA" w:rsidRDefault="00EE4521" w:rsidP="00EE4521">
      <w:pPr>
        <w:spacing w:after="0" w:line="240" w:lineRule="auto"/>
        <w:jc w:val="center"/>
        <w:rPr>
          <w:sz w:val="30"/>
          <w:szCs w:val="30"/>
          <w:lang w:bidi="th-TH"/>
        </w:rPr>
      </w:pPr>
      <w:r>
        <w:rPr>
          <w:rFonts w:hint="cs"/>
          <w:sz w:val="30"/>
          <w:szCs w:val="30"/>
          <w:cs/>
          <w:lang w:bidi="th-TH"/>
        </w:rPr>
        <w:t>สำนักงานสาธารณสุขจังหวัด</w:t>
      </w:r>
      <w:r w:rsidR="00627EFF">
        <w:rPr>
          <w:rFonts w:hint="cs"/>
          <w:sz w:val="30"/>
          <w:szCs w:val="30"/>
          <w:cs/>
          <w:lang w:bidi="th-TH"/>
        </w:rPr>
        <w:t>แพร่</w: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30"/>
          <w:szCs w:val="3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32.8pt;margin-top:2.5pt;width:243pt;height:37.7pt;z-index:251678720;mso-width-relative:margin;mso-height-relative:margin">
            <v:textbox>
              <w:txbxContent>
                <w:p w:rsidR="00EE4521" w:rsidRPr="00EA66AA" w:rsidRDefault="00EE4521" w:rsidP="00EE4521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1. ศึกษารายละเอียดในคู่มือสำหรับประชาชนด้านผลิตภัณฑ์วัตถุอันตราย</w:t>
                  </w:r>
                  <w:r w:rsidRPr="00EA66AA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ตามประเภทการขออนุญาตที่เกี่ยวข้อง</w:t>
                  </w:r>
                </w:p>
                <w:p w:rsidR="00EE4521" w:rsidRDefault="00EE4521" w:rsidP="00EE4521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7" type="#_x0000_t32" style="position:absolute;margin-left:254.4pt;margin-top:3.55pt;width:0;height:20.35pt;z-index:251693056" o:connectortype="straight">
            <v:stroke endarrow="block"/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4" type="#_x0000_t202" style="position:absolute;margin-left:132.8pt;margin-top:5.6pt;width:243pt;height:54.2pt;z-index:251679744;mso-width-relative:margin;mso-height-relative:margin">
            <v:textbox>
              <w:txbxContent>
                <w:p w:rsidR="00EE4521" w:rsidRPr="00F437AD" w:rsidRDefault="00EE4521" w:rsidP="00EE4521">
                  <w:pPr>
                    <w:tabs>
                      <w:tab w:val="left" w:pos="142"/>
                    </w:tabs>
                    <w:spacing w:after="0" w:line="300" w:lineRule="exact"/>
                    <w:ind w:left="142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2.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กรอกคำขอและจัดเตรียมเอกสารหลักฐานตามที่ระบุในคู่มือสำหรับประชาชน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และตามกฎระเบียบ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 หลักเกณฑ์ </w:t>
                  </w:r>
                  <w:r w:rsidRPr="00F437AD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และข้อกำหนดที่เกี่ยวข้อง</w:t>
                  </w:r>
                </w:p>
                <w:p w:rsidR="00EE4521" w:rsidRDefault="00EE4521" w:rsidP="00EE4521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F97BA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8" type="#_x0000_t32" style="position:absolute;margin-left:254.35pt;margin-top:2.05pt;width:0;height:26.25pt;z-index:251694080" o:connectortype="straight">
            <v:stroke endarrow="block"/>
          </v:shape>
        </w:pict>
      </w:r>
    </w:p>
    <w:p w:rsidR="00EE4521" w:rsidRDefault="00F97BA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5" type="#_x0000_t202" style="position:absolute;margin-left:165.15pt;margin-top:9.95pt;width:178.5pt;height:37.7pt;z-index:251680768;mso-width-relative:margin;mso-height-relative:margin">
            <v:textbox>
              <w:txbxContent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3.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ยื่นคำขอและเอกสารหลักฐานที่ช่องบริการตามที่ระบุในใบนัดหรือบัตรคิว</w:t>
                  </w:r>
                </w:p>
                <w:p w:rsidR="00EE4521" w:rsidRDefault="00EE4521" w:rsidP="00EE4521">
                  <w:pPr>
                    <w:jc w:val="center"/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F97BA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9" type="#_x0000_t32" style="position:absolute;margin-left:254.3pt;margin-top:11.05pt;width:0;height:26.35pt;z-index:251695104" o:connectortype="straight">
            <v:stroke endarrow="block"/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6" type="#_x0000_t202" style="position:absolute;margin-left:287.5pt;margin-top:5.95pt;width:101.15pt;height:66.15pt;z-index:251692032;mso-width-relative:margin;mso-height-relative:margin" filled="f" stroked="f">
            <v:textbox>
              <w:txbxContent>
                <w:p w:rsidR="00EE4521" w:rsidRPr="00F437AD" w:rsidRDefault="00EE4521" w:rsidP="00EE452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EE4521" w:rsidRPr="00504D88" w:rsidRDefault="00EE4521" w:rsidP="00EE452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ไม่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</w:t>
                  </w:r>
                  <w:r>
                    <w:rPr>
                      <w:rFonts w:ascii="Cordia New" w:hAnsi="Cordia New" w:hint="cs"/>
                      <w:sz w:val="24"/>
                      <w:szCs w:val="24"/>
                      <w:cs/>
                      <w:lang w:bidi="th-TH"/>
                    </w:rPr>
                    <w:t>/ไม่ถูกต้อง</w:t>
                  </w: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ตาม</w:t>
                  </w:r>
                </w:p>
                <w:p w:rsidR="00EE4521" w:rsidRPr="00504D88" w:rsidRDefault="00EE4521" w:rsidP="00EE452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EE4521" w:rsidRPr="00504D88" w:rsidRDefault="00EE4521" w:rsidP="00EE452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EE4521" w:rsidRDefault="00EE4521" w:rsidP="00EE4521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F97BA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6" type="#_x0000_t202" style="position:absolute;margin-left:204.85pt;margin-top:15.3pt;width:87.8pt;height:52.75pt;z-index:251681792;mso-width-relative:margin;mso-height-relative:margin">
            <v:textbox>
              <w:txbxContent>
                <w:p w:rsidR="00EE4521" w:rsidRDefault="00EE4521" w:rsidP="00EE4521">
                  <w:pPr>
                    <w:spacing w:before="80"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4. เจ้าหน้าที่</w:t>
                  </w:r>
                </w:p>
                <w:p w:rsidR="00EE4521" w:rsidRDefault="00EE4521" w:rsidP="00EE452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ตรวจสอบคำขอและ</w:t>
                  </w:r>
                </w:p>
                <w:p w:rsidR="00EE4521" w:rsidRPr="00F437AD" w:rsidRDefault="00EE4521" w:rsidP="00EE452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เอกสารหลักฐาน</w:t>
                  </w:r>
                </w:p>
                <w:p w:rsidR="00EE4521" w:rsidRDefault="00EE4521" w:rsidP="00EE4521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  <w:r w:rsidR="002D6E89">
        <w:rPr>
          <w:b/>
          <w:bCs/>
          <w:noProof/>
          <w:sz w:val="30"/>
          <w:szCs w:val="30"/>
          <w:lang w:bidi="th-TH"/>
        </w:rPr>
        <w:pict>
          <v:shape id="_x0000_s1115" type="#_x0000_t202" style="position:absolute;margin-left:105.15pt;margin-top:.8pt;width:87.8pt;height:61.65pt;z-index:251691008;mso-width-relative:margin;mso-height-relative:margin" filled="f" stroked="f">
            <v:textbox>
              <w:txbxContent>
                <w:p w:rsidR="00EE4521" w:rsidRPr="00F437AD" w:rsidRDefault="00EE4521" w:rsidP="00EE4521">
                  <w:pPr>
                    <w:spacing w:after="0" w:line="240" w:lineRule="exact"/>
                    <w:jc w:val="center"/>
                    <w:rPr>
                      <w:sz w:val="26"/>
                      <w:szCs w:val="26"/>
                      <w:cs/>
                      <w:lang w:bidi="th-TH"/>
                    </w:rPr>
                  </w:pPr>
                </w:p>
                <w:p w:rsidR="00EE4521" w:rsidRPr="00504D88" w:rsidRDefault="00EE4521" w:rsidP="00EE452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>ครบถ้วนตาม</w:t>
                  </w:r>
                </w:p>
                <w:p w:rsidR="00EE4521" w:rsidRPr="00504D88" w:rsidRDefault="00EE4521" w:rsidP="00EE452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cs/>
                      <w:lang w:bidi="th-TH"/>
                    </w:rPr>
                    <w:t xml:space="preserve">บันทึกตรวจสอบคำขอ </w:t>
                  </w:r>
                </w:p>
                <w:p w:rsidR="00EE4521" w:rsidRPr="00504D88" w:rsidRDefault="00EE4521" w:rsidP="00EE4521">
                  <w:pPr>
                    <w:spacing w:after="0" w:line="240" w:lineRule="exact"/>
                    <w:jc w:val="center"/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</w:pPr>
                  <w:r w:rsidRPr="00504D88">
                    <w:rPr>
                      <w:rFonts w:ascii="Cordia New" w:hAnsi="Cordia New"/>
                      <w:sz w:val="24"/>
                      <w:szCs w:val="24"/>
                      <w:lang w:bidi="th-TH"/>
                    </w:rPr>
                    <w:t>(Checklist)</w:t>
                  </w:r>
                </w:p>
                <w:p w:rsidR="00EE4521" w:rsidRDefault="00EE4521" w:rsidP="00EE4521">
                  <w:pPr>
                    <w:rPr>
                      <w:szCs w:val="28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8" type="#_x0000_t202" style="position:absolute;margin-left:370.7pt;margin-top:12.5pt;width:145.8pt;height:66.05pt;z-index:251683840;mso-width-relative:margin;mso-height-relative:margin">
            <v:textbox style="mso-next-textbox:#_x0000_s1108">
              <w:txbxContent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4.1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เจ้าหน้าที่บันทึกข้อบกพร่องและกำหนดระยะเวลาการแก้ไข /</w:t>
                  </w:r>
                </w:p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เจ้าหน้าที่และผู้ยื่นคำขอลงนามรับทราบร่วมกัน</w:t>
                  </w:r>
                </w:p>
                <w:p w:rsidR="00EE4521" w:rsidRPr="003478AE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07" type="#_x0000_t202" style="position:absolute;margin-left:-10.15pt;margin-top:12.5pt;width:110.05pt;height:43.85pt;z-index:251682816;mso-width-relative:margin;mso-height-relative:margin">
            <v:textbox style="mso-next-textbox:#_x0000_s1107">
              <w:txbxContent>
                <w:p w:rsidR="00EE4521" w:rsidRPr="00EA66AA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5. </w:t>
                  </w:r>
                  <w:r>
                    <w:rPr>
                      <w:rFonts w:asciiTheme="minorBidi" w:hAnsiTheme="minorBidi" w:hint="cs"/>
                      <w:sz w:val="26"/>
                      <w:szCs w:val="26"/>
                      <w:cs/>
                      <w:lang w:bidi="th-TH"/>
                    </w:rPr>
                    <w:t>เจ้าหน้าที่รับเรื่อง/ติดตามเรื่องให้ผู้ยื่นคำขอ</w:t>
                  </w: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1" type="#_x0000_t32" style="position:absolute;margin-left:292.65pt;margin-top:4.5pt;width:74.25pt;height:0;z-index:251697152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0" type="#_x0000_t32" style="position:absolute;margin-left:105.15pt;margin-top:4.5pt;width:99.7pt;height:0;flip:x;z-index:251696128" o:connectortype="straight">
            <v:stroke endarrow="block"/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4" style="position:absolute;margin-left:109.65pt;margin-top:1.45pt;width:279pt;height:229.1pt;rotation:180;z-index:251704320" o:connectortype="elbow" adj=",-59115,-34258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22" type="#_x0000_t32" style="position:absolute;margin-left:45.15pt;margin-top:1.45pt;width:0;height:22.2pt;z-index:251698176" o:connectortype="straight">
            <v:stroke endarrow="block"/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4" type="#_x0000_t32" style="position:absolute;margin-left:435.9pt;margin-top:5.35pt;width:0;height:23.15pt;z-index:251700224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1" type="#_x0000_t202" style="position:absolute;margin-left:-10.15pt;margin-top:11.65pt;width:119.8pt;height:43.85pt;z-index:251686912;mso-width-relative:margin;mso-height-relative:margin">
            <v:textbox style="mso-next-textbox:#_x0000_s1111">
              <w:txbxContent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6.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เจ้าหน้าที่พิจารณาคำขอและประเมินเอกสารหลักฐาน</w:t>
                  </w:r>
                </w:p>
                <w:p w:rsidR="00EE4521" w:rsidRPr="00EA66AA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09" type="#_x0000_t202" style="position:absolute;margin-left:375.8pt;margin-top:13.9pt;width:117pt;height:53.3pt;z-index:251684864;mso-width-relative:margin;mso-height-relative:margin">
            <v:textbox style="mso-next-textbox:#_x0000_s1109">
              <w:txbxContent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4.2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เจ้าหน้าที่มอบสำเนาบันทึกข้อบกพร่องให้ผู้ยื่นคำขอไว้เป็นหลักฐาน</w:t>
                  </w:r>
                </w:p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EE4521" w:rsidRPr="003478AE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3" type="#_x0000_t32" style="position:absolute;margin-left:45.15pt;margin-top:.55pt;width:0;height:30.05pt;z-index:251699200" o:connectortype="straight">
            <v:stroke endarrow="block"/>
          </v:shape>
        </w:pict>
      </w: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5" type="#_x0000_t32" style="position:absolute;margin-left:435.9pt;margin-top:12.3pt;width:0;height:27.7pt;z-index:251701248" o:connectortype="straight">
            <v:stroke endarrow="block"/>
          </v:shape>
        </w:pict>
      </w:r>
      <w:r>
        <w:rPr>
          <w:b/>
          <w:bCs/>
          <w:noProof/>
          <w:sz w:val="30"/>
          <w:szCs w:val="30"/>
          <w:lang w:bidi="th-TH"/>
        </w:rPr>
        <w:pict>
          <v:shape id="_x0000_s1112" type="#_x0000_t202" style="position:absolute;margin-left:-10.15pt;margin-top:12.3pt;width:119.8pt;height:57.7pt;z-index:251687936;mso-width-relative:margin;mso-height-relative:margin">
            <v:textbox style="mso-next-textbox:#_x0000_s1112">
              <w:txbxContent>
                <w:p w:rsidR="00EE4521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7.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 xml:space="preserve">แจ้งผลการพิจารณาให้ผู้ยื่นคำขอทราบภายใน </w:t>
                  </w:r>
                  <w:r w:rsidRPr="00504D88"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  <w:t xml:space="preserve">7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วัน</w:t>
                  </w:r>
                </w:p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นับแต่วันที่พิจารณาแล้วเสร็จ</w:t>
                  </w:r>
                </w:p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</w:p>
                <w:p w:rsidR="00EE4521" w:rsidRPr="00EA66AA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cs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0" type="#_x0000_t202" style="position:absolute;margin-left:366.9pt;margin-top:3.35pt;width:131.15pt;height:42.8pt;z-index:251685888;mso-width-relative:margin;mso-height-relative:margin">
            <v:textbox style="mso-next-textbox:#_x0000_s1110">
              <w:txbxContent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4.3 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ผู้ยื่นคำ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  <w:r w:rsidRPr="00504D88"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แก้ไขข้อบกพร่องภายในกำหนดเวลา</w:t>
                  </w:r>
                </w:p>
                <w:p w:rsidR="00EE4521" w:rsidRPr="003478AE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6" type="#_x0000_t32" style="position:absolute;margin-left:435.9pt;margin-top:9.55pt;width:0;height:28.45pt;z-index:251702272" o:connectortype="straight">
            <v:stroke endarrow="block"/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13" type="#_x0000_t202" style="position:absolute;margin-left:388.65pt;margin-top:5.8pt;width:90pt;height:42.8pt;z-index:251688960;mso-width-relative:margin;mso-height-relative:margin">
            <v:textbox style="mso-next-textbox:#_x0000_s1113">
              <w:txbxContent>
                <w:p w:rsidR="00EE4521" w:rsidRPr="00504D88" w:rsidRDefault="00EE4521" w:rsidP="00EE4521">
                  <w:pPr>
                    <w:tabs>
                      <w:tab w:val="left" w:pos="0"/>
                    </w:tabs>
                    <w:spacing w:after="0" w:line="300" w:lineRule="exact"/>
                    <w:jc w:val="center"/>
                    <w:rPr>
                      <w:rFonts w:ascii="Cordia New" w:hAnsi="Cordia New"/>
                      <w:sz w:val="26"/>
                      <w:szCs w:val="26"/>
                      <w:lang w:bidi="th-TH"/>
                    </w:rPr>
                  </w:pPr>
                  <w:r>
                    <w:rPr>
                      <w:rFonts w:asciiTheme="minorBidi" w:hAnsiTheme="minorBidi"/>
                      <w:sz w:val="26"/>
                      <w:szCs w:val="26"/>
                    </w:rPr>
                    <w:t xml:space="preserve">4.4 </w:t>
                  </w:r>
                  <w:r>
                    <w:rPr>
                      <w:rFonts w:ascii="Cordia New" w:hAnsi="Cordia New" w:hint="cs"/>
                      <w:sz w:val="26"/>
                      <w:szCs w:val="26"/>
                      <w:cs/>
                      <w:lang w:bidi="th-TH"/>
                    </w:rPr>
                    <w:t>เจ้าหน้าที่ตรวจสอบการแก้ไข</w:t>
                  </w:r>
                </w:p>
                <w:p w:rsidR="00EE4521" w:rsidRPr="003478AE" w:rsidRDefault="00EE4521" w:rsidP="00EE4521">
                  <w:pPr>
                    <w:rPr>
                      <w:rFonts w:asciiTheme="minorBidi" w:hAnsiTheme="minorBidi"/>
                      <w:sz w:val="26"/>
                      <w:szCs w:val="26"/>
                      <w:lang w:bidi="th-TH"/>
                    </w:rPr>
                  </w:pP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2D6E8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b/>
          <w:bCs/>
          <w:noProof/>
          <w:sz w:val="30"/>
          <w:szCs w:val="30"/>
          <w:lang w:bidi="th-TH"/>
        </w:rPr>
        <w:pict>
          <v:shape id="_x0000_s1127" type="#_x0000_t32" style="position:absolute;margin-left:435.9pt;margin-top:12pt;width:0;height:32.25pt;z-index:251703296" o:connectortype="straight">
            <v:stroke endarrow="block"/>
          </v:shape>
        </w:pict>
      </w:r>
    </w:p>
    <w:p w:rsidR="00EE4521" w:rsidRDefault="00EE4521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</w:p>
    <w:p w:rsidR="00EE4521" w:rsidRDefault="00F97BA9" w:rsidP="00EE4521">
      <w:pPr>
        <w:spacing w:after="0" w:line="240" w:lineRule="auto"/>
        <w:rPr>
          <w:b/>
          <w:bCs/>
          <w:sz w:val="30"/>
          <w:szCs w:val="30"/>
          <w:lang w:bidi="th-TH"/>
        </w:rPr>
      </w:pPr>
      <w:r>
        <w:rPr>
          <w:noProof/>
          <w:sz w:val="26"/>
          <w:szCs w:val="26"/>
          <w:lang w:bidi="th-TH"/>
        </w:rPr>
        <w:pict>
          <v:shape id="_x0000_s1130" type="#_x0000_t202" style="position:absolute;margin-left:-20pt;margin-top:7.65pt;width:324.55pt;height:77.8pt;z-index:251705344;mso-height-percent:200;mso-height-percent:200;mso-width-relative:margin;mso-height-relative:margin" strokecolor="#974706">
            <v:textbox style="mso-fit-shape-to-text:t">
              <w:txbxContent>
                <w:p w:rsidR="00D868B1" w:rsidRPr="00C21318" w:rsidRDefault="00D868B1" w:rsidP="00D868B1">
                  <w:pPr>
                    <w:rPr>
                      <w:color w:val="C00000"/>
                      <w:sz w:val="24"/>
                      <w:szCs w:val="24"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หมายเหตุ 1.ระยะเวลาดังกล่าว ไม่รวมระยะ</w:t>
                  </w:r>
                  <w:bookmarkStart w:id="0" w:name="_GoBack"/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>เวลารอผู้ประกอบการแก้ไข หรือส่งเอกสารเพิ่มเติม</w:t>
                  </w:r>
                </w:p>
                <w:p w:rsidR="00D868B1" w:rsidRPr="00C21318" w:rsidRDefault="00D868B1" w:rsidP="00D868B1">
                  <w:pPr>
                    <w:rPr>
                      <w:color w:val="C00000"/>
                      <w:sz w:val="24"/>
                      <w:szCs w:val="24"/>
                      <w:cs/>
                      <w:lang w:bidi="th-TH"/>
                    </w:rPr>
                  </w:pPr>
                  <w:r w:rsidRPr="00C21318">
                    <w:rPr>
                      <w:rFonts w:hint="cs"/>
                      <w:color w:val="C00000"/>
                      <w:sz w:val="24"/>
                      <w:szCs w:val="24"/>
                      <w:cs/>
                      <w:lang w:bidi="th-TH"/>
                    </w:rPr>
                    <w:t xml:space="preserve">                2.เมื่อครบกำหนดเวลาตามที่ระบุในคู่มือนี้แล้ว หากผู้อนุญาตยังพิจารณาไม่แล้วเสร็จจะแจ้งเป็นหนังสือให้ผู้ยื่นคำขอรับทราบแห่งความล่าช้าทุก 7 วัน จนกว่าจะพิจารณาแล้วเสร็จ</w:t>
                  </w:r>
                  <w:bookmarkEnd w:id="0"/>
                </w:p>
              </w:txbxContent>
            </v:textbox>
          </v:shape>
        </w:pict>
      </w:r>
      <w:r w:rsidR="002D6E89">
        <w:rPr>
          <w:b/>
          <w:bCs/>
          <w:noProof/>
          <w:sz w:val="30"/>
          <w:szCs w:val="30"/>
          <w:lang w:bidi="th-TH"/>
        </w:rPr>
        <w:pict>
          <v:shape id="_x0000_s1114" type="#_x0000_t202" style="position:absolute;margin-left:394.1pt;margin-top:7.65pt;width:84.55pt;height:47.25pt;z-index:251689984;mso-width-relative:margin;mso-height-relative:margin">
            <v:textbox>
              <w:txbxContent>
                <w:p w:rsidR="00EE4521" w:rsidRPr="00A26226" w:rsidRDefault="00EE4521" w:rsidP="00EE4521">
                  <w:pPr>
                    <w:rPr>
                      <w:sz w:val="26"/>
                      <w:szCs w:val="26"/>
                      <w:cs/>
                      <w:lang w:bidi="th-TH"/>
                    </w:rPr>
                  </w:pP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 xml:space="preserve">4.5 </w:t>
                  </w:r>
                  <w:r w:rsidRPr="00A26226"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เจ้าหน้าที่คืนคำขอให้ผู้ยื่นคำ</w:t>
                  </w:r>
                  <w:r>
                    <w:rPr>
                      <w:rFonts w:hint="cs"/>
                      <w:sz w:val="26"/>
                      <w:szCs w:val="26"/>
                      <w:cs/>
                      <w:lang w:bidi="th-TH"/>
                    </w:rPr>
                    <w:t>ขอ</w:t>
                  </w:r>
                </w:p>
              </w:txbxContent>
            </v:textbox>
          </v:shape>
        </w:pict>
      </w:r>
    </w:p>
    <w:p w:rsidR="00EE4521" w:rsidRDefault="00EE4521" w:rsidP="00EE4521">
      <w:pPr>
        <w:spacing w:after="0" w:line="240" w:lineRule="auto"/>
        <w:rPr>
          <w:sz w:val="26"/>
          <w:szCs w:val="26"/>
          <w:lang w:bidi="th-TH"/>
        </w:rPr>
      </w:pPr>
    </w:p>
    <w:p w:rsidR="00EE4521" w:rsidRDefault="00EE4521" w:rsidP="00EE4521">
      <w:pPr>
        <w:spacing w:after="0" w:line="240" w:lineRule="auto"/>
        <w:rPr>
          <w:sz w:val="26"/>
          <w:szCs w:val="26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Default="00C430FB" w:rsidP="00847F27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</w:p>
    <w:p w:rsidR="00C430FB" w:rsidRPr="00C430FB" w:rsidRDefault="00C430FB" w:rsidP="00C430FB">
      <w:pPr>
        <w:spacing w:after="0" w:line="240" w:lineRule="auto"/>
        <w:jc w:val="center"/>
        <w:rPr>
          <w:rFonts w:ascii="Cordia New" w:eastAsia="Calibri" w:hAnsi="Cordia New" w:cs="Cordia New"/>
          <w:b/>
          <w:bCs/>
          <w:sz w:val="30"/>
          <w:szCs w:val="30"/>
          <w:lang w:bidi="th-TH"/>
        </w:rPr>
      </w:pPr>
      <w:r w:rsidRPr="00C430FB">
        <w:rPr>
          <w:rFonts w:ascii="Cordia New" w:eastAsia="Calibri" w:hAnsi="Cordia New" w:cs="Cordia New"/>
          <w:b/>
          <w:bCs/>
          <w:sz w:val="30"/>
          <w:szCs w:val="30"/>
          <w:cs/>
          <w:lang w:bidi="th-TH"/>
        </w:rPr>
        <w:lastRenderedPageBreak/>
        <w:t>แผนผังแสดง</w:t>
      </w:r>
      <w:r w:rsidRPr="00C430FB">
        <w:rPr>
          <w:rFonts w:ascii="Cordia New" w:eastAsia="Calibri" w:hAnsi="Cordia New" w:cs="Cordia New" w:hint="cs"/>
          <w:b/>
          <w:bCs/>
          <w:sz w:val="30"/>
          <w:szCs w:val="30"/>
          <w:cs/>
          <w:lang w:bidi="th-TH"/>
        </w:rPr>
        <w:t>ขั้นตอนและระยะเวลาการปฏิบัติงาน</w:t>
      </w:r>
    </w:p>
    <w:p w:rsidR="00C430FB" w:rsidRPr="00C430FB" w:rsidRDefault="00C430FB" w:rsidP="00C430FB">
      <w:pPr>
        <w:tabs>
          <w:tab w:val="left" w:pos="2268"/>
        </w:tabs>
        <w:spacing w:after="0" w:line="240" w:lineRule="auto"/>
        <w:jc w:val="center"/>
        <w:rPr>
          <w:rFonts w:ascii="Cordia New" w:eastAsia="Calibri" w:hAnsi="Cordia New" w:cs="Cordia New"/>
          <w:b/>
          <w:bCs/>
          <w:color w:val="0D0D0D"/>
          <w:sz w:val="30"/>
          <w:szCs w:val="30"/>
          <w:lang w:bidi="th-TH"/>
        </w:rPr>
      </w:pPr>
      <w:r w:rsidRPr="00C430FB">
        <w:rPr>
          <w:rFonts w:ascii="Cordia New" w:eastAsia="Calibri" w:hAnsi="Cordia New" w:cs="Cordia New" w:hint="cs"/>
          <w:b/>
          <w:bCs/>
          <w:sz w:val="30"/>
          <w:szCs w:val="30"/>
          <w:cs/>
          <w:lang w:bidi="th-TH"/>
        </w:rPr>
        <w:t xml:space="preserve">คู่มือสำหรับประชาชน เรื่อง </w:t>
      </w:r>
      <w:r w:rsidRPr="00C430FB">
        <w:rPr>
          <w:rFonts w:asciiTheme="minorBidi" w:hAnsiTheme="minorBidi" w:cs="Cordia New"/>
          <w:b/>
          <w:bCs/>
          <w:noProof/>
          <w:sz w:val="30"/>
          <w:szCs w:val="30"/>
          <w:cs/>
          <w:lang w:bidi="th-TH"/>
        </w:rPr>
        <w:t xml:space="preserve">การขอใบแทนใบรับแจ้งข้อเท็จจริงเกี่ยวกับวัตถุอันตรายชนิดที่ </w:t>
      </w:r>
      <w:r w:rsidRPr="00C430FB">
        <w:rPr>
          <w:rFonts w:asciiTheme="minorBidi" w:hAnsiTheme="minorBidi"/>
          <w:b/>
          <w:bCs/>
          <w:noProof/>
          <w:sz w:val="30"/>
          <w:szCs w:val="30"/>
        </w:rPr>
        <w:t>1</w:t>
      </w:r>
    </w:p>
    <w:p w:rsidR="00C430FB" w:rsidRPr="00C430FB" w:rsidRDefault="00C430FB" w:rsidP="00C430FB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</w:p>
    <w:p w:rsidR="00C430FB" w:rsidRPr="00C430FB" w:rsidRDefault="00C430FB" w:rsidP="00C430FB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</w:pPr>
      <w:r w:rsidRPr="00C430FB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หน่วยงานที่รับผิดชอบ </w:t>
      </w:r>
      <w:r w:rsidRPr="00C430FB"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 xml:space="preserve">: </w:t>
      </w:r>
      <w:r w:rsidRPr="00C430FB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 </w:t>
      </w:r>
      <w:r w:rsidR="000141AF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ab/>
      </w:r>
      <w:r w:rsidR="00EE4521">
        <w:rPr>
          <w:rFonts w:ascii="Cordia New" w:hAnsi="Cordia New" w:hint="cs"/>
          <w:noProof/>
          <w:sz w:val="30"/>
          <w:szCs w:val="30"/>
          <w:cs/>
          <w:lang w:bidi="th-TH"/>
        </w:rPr>
        <w:t>ศูนย์บริการผลิตภัณฑ์สุขภาพเบ็ดเสร็จ (</w:t>
      </w:r>
      <w:r w:rsidR="00EE4521">
        <w:rPr>
          <w:rFonts w:ascii="Cordia New" w:hAnsi="Cordia New"/>
          <w:noProof/>
          <w:sz w:val="30"/>
          <w:szCs w:val="30"/>
          <w:lang w:bidi="th-TH"/>
        </w:rPr>
        <w:t>OSSC</w:t>
      </w:r>
      <w:r w:rsidR="00EE4521">
        <w:rPr>
          <w:rFonts w:ascii="Cordia New" w:hAnsi="Cordia New" w:hint="cs"/>
          <w:noProof/>
          <w:sz w:val="30"/>
          <w:szCs w:val="30"/>
          <w:cs/>
          <w:lang w:bidi="th-TH"/>
        </w:rPr>
        <w:t>)</w:t>
      </w:r>
      <w:r w:rsidR="00EE4521">
        <w:rPr>
          <w:rFonts w:ascii="Cordia New" w:hAnsi="Cordia New"/>
          <w:noProof/>
          <w:sz w:val="30"/>
          <w:szCs w:val="30"/>
          <w:lang w:bidi="th-TH"/>
        </w:rPr>
        <w:t xml:space="preserve"> </w:t>
      </w:r>
      <w:r w:rsidR="00EE4521">
        <w:rPr>
          <w:rFonts w:ascii="Cordia New" w:hAnsi="Cordia New" w:hint="cs"/>
          <w:noProof/>
          <w:sz w:val="30"/>
          <w:szCs w:val="30"/>
          <w:cs/>
          <w:lang w:bidi="th-TH"/>
        </w:rPr>
        <w:t>สำนักงานสาธารณสุขจังหวัด</w:t>
      </w:r>
      <w:r w:rsidR="00627EFF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C430FB" w:rsidRDefault="00C430FB" w:rsidP="00C430FB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lang w:bidi="th-TH"/>
        </w:rPr>
      </w:pPr>
      <w:r w:rsidRPr="00C430FB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>ประเภทของงานบริการ</w:t>
      </w:r>
      <w:r w:rsidRPr="00C430FB"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 xml:space="preserve">:  </w:t>
      </w:r>
      <w:r w:rsidR="000141AF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ab/>
      </w:r>
      <w:r w:rsidRPr="00C430FB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 xml:space="preserve">กระบวนงานบริการที่เบ็ดเสร็จในหน่วยเดียว </w:t>
      </w:r>
    </w:p>
    <w:p w:rsidR="000141AF" w:rsidRPr="00C430FB" w:rsidRDefault="000141AF" w:rsidP="00C430FB">
      <w:pPr>
        <w:tabs>
          <w:tab w:val="left" w:pos="2268"/>
        </w:tabs>
        <w:spacing w:after="0" w:line="240" w:lineRule="auto"/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</w:pPr>
      <w:r w:rsidRPr="000141AF">
        <w:rPr>
          <w:rFonts w:ascii="Cordia New" w:eastAsia="Calibri" w:hAnsi="Cordia New" w:cs="Cordia New"/>
          <w:color w:val="0D0D0D"/>
          <w:sz w:val="30"/>
          <w:szCs w:val="30"/>
          <w:cs/>
          <w:lang w:bidi="th-TH"/>
        </w:rPr>
        <w:t>ระยะเวลาดำเนินการรวม</w:t>
      </w:r>
      <w:r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>:</w:t>
      </w:r>
      <w:r>
        <w:rPr>
          <w:rFonts w:ascii="Cordia New" w:eastAsia="Calibri" w:hAnsi="Cordia New" w:cs="Cordia New"/>
          <w:color w:val="0D0D0D"/>
          <w:sz w:val="30"/>
          <w:szCs w:val="30"/>
          <w:lang w:bidi="th-TH"/>
        </w:rPr>
        <w:tab/>
      </w:r>
      <w:r w:rsidR="00EE4521">
        <w:rPr>
          <w:rFonts w:ascii="Cordia New" w:eastAsia="Calibri" w:hAnsi="Cordia New" w:cs="Cordia New" w:hint="cs"/>
          <w:color w:val="0D0D0D"/>
          <w:sz w:val="30"/>
          <w:szCs w:val="30"/>
          <w:cs/>
          <w:lang w:bidi="th-TH"/>
        </w:rPr>
        <w:t>2 วันทำการ</w:t>
      </w:r>
    </w:p>
    <w:p w:rsidR="00C430FB" w:rsidRPr="00C430FB" w:rsidRDefault="00C430FB" w:rsidP="00C430FB">
      <w:pPr>
        <w:spacing w:after="0" w:line="240" w:lineRule="auto"/>
        <w:jc w:val="center"/>
        <w:rPr>
          <w:rFonts w:ascii="Cordia New" w:eastAsia="Calibri" w:hAnsi="Cordia New" w:cs="Cordia New"/>
          <w:b/>
          <w:bCs/>
          <w:sz w:val="32"/>
          <w:szCs w:val="32"/>
          <w:cs/>
          <w:lang w:bidi="th-TH"/>
        </w:rPr>
      </w:pPr>
    </w:p>
    <w:p w:rsidR="00C430FB" w:rsidRPr="00C430FB" w:rsidRDefault="002D6E89" w:rsidP="00C430FB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  <w:r>
        <w:rPr>
          <w:rFonts w:ascii="Calibri" w:eastAsia="Calibri" w:hAnsi="Calibri" w:cs="Cordia New"/>
          <w:b/>
          <w:bCs/>
          <w:noProof/>
          <w:sz w:val="32"/>
          <w:szCs w:val="32"/>
          <w:lang w:bidi="th-TH"/>
        </w:rPr>
        <w:pict>
          <v:group id="_x0000_s1101" style="position:absolute;left:0;text-align:left;margin-left:94.55pt;margin-top:13.15pt;width:283.2pt;height:394.1pt;z-index:251676672" coordorigin="2968,4334" coordsize="5664,7882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65" o:spid="_x0000_s1088" type="#_x0000_t67" style="position:absolute;left:5514;top:6278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qJcEA&#10;AADaAAAADwAAAGRycy9kb3ducmV2LnhtbESPzarCMBSE9xd8h3AEd9dUwYtUo6gguBGvP4jLQ3Ns&#10;i8lJaWKtb28EweUwM98w03lrjWio9qVjBYN+AoI4c7rkXMHpuP4dg/ABWaNxTAqe5GE+6/xMMdXu&#10;wXtqDiEXEcI+RQVFCFUqpc8Ksuj7riKO3tXVFkOUdS51jY8It0YOk+RPWiw5LhRY0aqg7Ha4WwX/&#10;6+3IXPbX3bkMzchUfrlNdq1SvW67mIAI1IZv+NPeaAVDeF+JN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UqiXBAAAA2gAAAA8AAAAAAAAAAAAAAAAAmAIAAGRycy9kb3du&#10;cmV2LnhtbFBLBQYAAAAABAAEAPUAAACGAwAAAAA=&#10;" fillcolor="#9bbb59">
              <v:textbox style="layout-flow:vertical-ideographic"/>
            </v:shape>
            <v:rect id="Rectangle 66" o:spid="_x0000_s1089" style="position:absolute;left:2968;top:6950;width:5664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C430FB" w:rsidRPr="004D4D64" w:rsidRDefault="00C430FB" w:rsidP="00C430FB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พิจารณา (</w:t>
                    </w:r>
                    <w:r w:rsidR="00EE4521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1วันทำการ)</w:t>
                    </w:r>
                  </w:p>
                </w:txbxContent>
              </v:textbox>
            </v:rect>
            <v:rect id="Rectangle 67" o:spid="_x0000_s1090" style="position:absolute;left:2968;top:7473;width:5664;height: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FX8MA&#10;AADaAAAADwAAAGRycy9kb3ducmV2LnhtbESPQYvCMBSE78L+h/AWvIimishajeIqwp4EtYf19mie&#10;bbF56Taxrf9+Iwgeh5n5hlmuO1OKhmpXWFYwHkUgiFOrC84UJOf98AuE88gaS8uk4EEO1quP3hJj&#10;bVs+UnPymQgQdjEqyL2vYildmpNBN7IVcfCutjbog6wzqWtsA9yUchJFM2mw4LCQY0XbnNLb6W4U&#10;3C/t93Re/T72h814e6DB7i9Jdkr1P7vNAoSnzr/Dr/aPVjCF55V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hFX8MAAADaAAAADwAAAAAAAAAAAAAAAACYAgAAZHJzL2Rv&#10;d25yZXYueG1sUEsFBgAAAAAEAAQA9QAAAIgDAAAAAA==&#10;" strokecolor="#9bbb59">
              <v:textbox>
                <w:txbxContent>
                  <w:p w:rsidR="00C430FB" w:rsidRDefault="00C430FB" w:rsidP="000141AF">
                    <w:pPr>
                      <w:tabs>
                        <w:tab w:val="left" w:pos="426"/>
                      </w:tabs>
                      <w:spacing w:after="0" w:line="320" w:lineRule="exact"/>
                      <w:rPr>
                        <w:lang w:bidi="th-TH"/>
                      </w:rPr>
                    </w:pPr>
                    <w:r w:rsidRPr="00C430FB"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t xml:space="preserve">(1) </w:t>
                    </w:r>
                    <w:r w:rsidR="000141AF"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tab/>
                    </w:r>
                    <w:proofErr w:type="gramStart"/>
                    <w:r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>พิจารณาคำขอ</w:t>
                    </w:r>
                    <w:r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แ</w:t>
                    </w:r>
                    <w:r w:rsidRPr="00C430FB"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>ละประเมินเอกสาร</w:t>
                    </w:r>
                    <w:proofErr w:type="gramEnd"/>
                    <w:r w:rsidRPr="00C430FB"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br/>
                      <w:t xml:space="preserve">(2) </w:t>
                    </w:r>
                    <w:r w:rsidR="000141AF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ab/>
                    </w:r>
                    <w:r w:rsidRPr="00C430FB"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>สรุปผลการประเมินและออกใบแทน</w:t>
                    </w:r>
                  </w:p>
                </w:txbxContent>
              </v:textbox>
            </v:rect>
            <v:shape id="AutoShape 68" o:spid="_x0000_s1091" type="#_x0000_t67" style="position:absolute;left:5514;top:8629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yUcIA&#10;AADaAAAADwAAAGRycy9kb3ducmV2LnhtbESPT4vCMBTE7wt+h/AEb9tUoYtUo6ggeBHXP4jHR/Ns&#10;i8lLaWLtfvvNwoLHYWZ+w8yXvTWio9bXjhWMkxQEceF0zaWCy3n7OQXhA7JG45gU/JCH5WLwMcdc&#10;uxcfqTuFUkQI+xwVVCE0uZS+qMiiT1xDHL27ay2GKNtS6hZfEW6NnKTpl7RYc1yosKFNRcXj9LQK&#10;vrf7zNyO98O1Dl1mGr/ep4deqdGwX81ABOrDO/zf3mkFGfxdiT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TJRwgAAANoAAAAPAAAAAAAAAAAAAAAAAJgCAABkcnMvZG93&#10;bnJldi54bWxQSwUGAAAAAAQABAD1AAAAhwMAAAAA&#10;" fillcolor="#9bbb59">
              <v:textbox style="layout-flow:vertical-ideographic"/>
            </v:shape>
            <v:shape id="AutoShape 69" o:spid="_x0000_s1092" type="#_x0000_t67" style="position:absolute;left:5514;top:10481;width:572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+sJsMA&#10;AADaAAAADwAAAGRycy9kb3ducmV2LnhtbESPzWrDMBCE74G+g9hCb4ncgk1wI4e2EOglpE5C6HGx&#10;1j9UWhlLtd23rwKBHIeZ+YbZbGdrxEiD7xwreF4lIIgrpztuFJxPu+UahA/IGo1jUvBHHrbFw2KD&#10;uXYTlzQeQyMihH2OCtoQ+lxKX7Vk0a9cTxy92g0WQ5RDI/WAU4RbI1+SJJMWO44LLfb00VL1c/y1&#10;Cr52+9R8l/Xh0oUxNb1/3yeHWamnx/ntFUSgOdzDt/anVpDB9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+sJsMAAADaAAAADwAAAAAAAAAAAAAAAACYAgAAZHJzL2Rv&#10;d25yZXYueG1sUEsFBgAAAAAEAAQA9QAAAIgDAAAAAA==&#10;" fillcolor="#9bbb59">
              <v:textbox style="layout-flow:vertical-ideographic"/>
            </v:shape>
            <v:rect id="Rectangle 70" o:spid="_x0000_s1093" style="position:absolute;left:2968;top:4334;width:5664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C430FB" w:rsidRPr="004D4D64" w:rsidRDefault="00C430FB" w:rsidP="00C430FB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ตรวจสอบเอกสาร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79274A">
                      <w:rPr>
                        <w:rFonts w:ascii="Cordia New" w:hAnsi="Cordia New" w:cs="Cordia New"/>
                        <w:b/>
                        <w:bCs/>
                        <w:sz w:val="36"/>
                        <w:szCs w:val="36"/>
                      </w:rPr>
                      <w:t>*</w:t>
                    </w:r>
                    <w:r w:rsidRPr="004D4D64">
                      <w:rPr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C430FB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Pr="00C430FB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20 </w:t>
                    </w:r>
                    <w:r w:rsidRPr="00C430FB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นาที</w:t>
                    </w:r>
                    <w:r w:rsidRPr="00C430FB">
                      <w:rPr>
                        <w:rFonts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1" o:spid="_x0000_s1094" style="position:absolute;left:2968;top:4871;width:5664;height:13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PWsIA&#10;AADaAAAADwAAAGRycy9kb3ducmV2LnhtbERPy2rCQBTdF/yH4QpuSjNRpNTUUXwQcCU0zcLuLpnb&#10;JJi5EzNjEv/eWRS6PJz3ejuaRvTUudqygnkUgyAurK65VJB/p28fIJxH1thYJgUPcrDdTF7WmGg7&#10;8Bf1mS9FCGGXoILK+zaR0hUVGXSRbYkD92s7gz7ArpS6wyGEm0Yu4vhdGqw5NFTY0qGi4prdjYL7&#10;z7BfrtrLIz3v5oczvR5veX5UajYdd58gPI3+X/znPmkFYWu4Em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RU9awgAAANoAAAAPAAAAAAAAAAAAAAAAAJgCAABkcnMvZG93&#10;bnJldi54bWxQSwUGAAAAAAQABAD1AAAAhwMAAAAA&#10;" strokecolor="#9bbb59">
              <v:textbox>
                <w:txbxContent>
                  <w:p w:rsidR="00C430FB" w:rsidRDefault="00C430FB" w:rsidP="00C430FB">
                    <w:pPr>
                      <w:spacing w:after="0" w:line="320" w:lineRule="exact"/>
                      <w:rPr>
                        <w:lang w:bidi="th-TH"/>
                      </w:rPr>
                    </w:pPr>
                    <w:r w:rsidRPr="00F84F3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t xml:space="preserve">(1)   </w:t>
                    </w:r>
                    <w:r w:rsidRPr="00F84F3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รับคำขอ</w:t>
                    </w:r>
                    <w:r w:rsidRPr="00F84F3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(2)   </w:t>
                    </w:r>
                    <w:r w:rsidRPr="00F84F3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ตรวจสอบความครบถ้วนของคำขอและเอกสารประกอบ</w:t>
                    </w:r>
                    <w:r w:rsidRPr="00F84F3A">
                      <w:rPr>
                        <w:rFonts w:asciiTheme="minorBidi" w:hAnsiTheme="minorBidi"/>
                        <w:noProof/>
                        <w:sz w:val="28"/>
                        <w:szCs w:val="28"/>
                      </w:rPr>
                      <w:br/>
                      <w:t xml:space="preserve">(3)   </w:t>
                    </w:r>
                    <w:r w:rsidRPr="00F84F3A">
                      <w:rPr>
                        <w:rFonts w:asciiTheme="minorBidi" w:hAnsiTheme="minorBidi" w:cs="Cordia New"/>
                        <w:noProof/>
                        <w:sz w:val="28"/>
                        <w:szCs w:val="28"/>
                        <w:cs/>
                        <w:lang w:bidi="th-TH"/>
                      </w:rPr>
                      <w:t>คืนสำเนาให้ผู้ยื่นคำขอ</w:t>
                    </w:r>
                  </w:p>
                </w:txbxContent>
              </v:textbox>
            </v:rect>
            <v:rect id="Rectangle 72" o:spid="_x0000_s1095" style="position:absolute;left:4002;top:9286;width:3598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C430FB" w:rsidRPr="004D4D64" w:rsidRDefault="00C430FB" w:rsidP="00C430FB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การลงนาม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</w:rPr>
                      <w:t xml:space="preserve"> (</w:t>
                    </w:r>
                    <w:r w:rsidR="00EE4521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lang w:bidi="th-TH"/>
                      </w:rPr>
                      <w:t>1</w:t>
                    </w:r>
                    <w:r w:rsidR="00EE4521">
                      <w:rPr>
                        <w:rFonts w:asciiTheme="minorBidi" w:hAnsiTheme="minorBidi" w:hint="cs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วันทำการ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3" o:spid="_x0000_s1096" style="position:absolute;left:4002;top:9809;width:359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9nMYA&#10;AADbAAAADwAAAGRycy9kb3ducmV2LnhtbESPT2vCQBDF7wW/wzKFXopulFJsdBX/IPQkVHOotyE7&#10;JqHZ2ZhdTfz2nYPgbYb35r3fzJe9q9WN2lB5NjAeJaCIc28rLgxkx91wCipEZIu1ZzJwpwDLxeBl&#10;jqn1Hf/Q7RALJSEcUjRQxtikWoe8JIdh5Bti0c6+dRhlbQttW+wk3NV6kiSf2mHF0lBiQ5uS8r/D&#10;1Rm4nrr1x1fze9/tV+PNnt63lyzbGvP22q9moCL18Wl+XH9bwRd6+UUG0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z9nMYAAADbAAAADwAAAAAAAAAAAAAAAACYAgAAZHJz&#10;L2Rvd25yZXYueG1sUEsFBgAAAAAEAAQA9QAAAIsDAAAAAA==&#10;" strokecolor="#9bbb59">
              <v:textbox>
                <w:txbxContent>
                  <w:p w:rsidR="00C430FB" w:rsidRDefault="00C430FB" w:rsidP="00C430FB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  <w:r w:rsidRPr="00C430FB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>ลงนามอนุญาต</w:t>
                    </w:r>
                  </w:p>
                </w:txbxContent>
              </v:textbox>
            </v:rect>
            <v:rect id="Rectangle 74" o:spid="_x0000_s1097" style="position:absolute;left:3182;top:11123;width:5238;height:495;visibility:visible" fillcolor="#a8d08d [1945]" strokecolor="#a8d08d [1945]" strokeweight="1pt">
              <v:fill color2="#e2efd9 [665]" angle="-45" focus="-50%" type="gradient"/>
              <v:shadow on="t" type="perspective" color="#375623 [1609]" opacity=".5" offset="1pt" offset2="-3pt"/>
              <v:textbox>
                <w:txbxContent>
                  <w:p w:rsidR="00C430FB" w:rsidRPr="004D4D64" w:rsidRDefault="00C430FB" w:rsidP="00C430FB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</w:pP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การ</w:t>
                    </w:r>
                    <w:r w:rsidRPr="004D4D64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 xml:space="preserve">แจ้งผลการพิจารณา </w:t>
                    </w:r>
                    <w:r w:rsidRPr="00F74621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(</w:t>
                    </w:r>
                    <w:r w:rsidR="00F74621" w:rsidRPr="00F74621">
                      <w:rPr>
                        <w:rFonts w:asciiTheme="minorBidi" w:hAnsiTheme="minorBidi"/>
                        <w:b/>
                        <w:bCs/>
                        <w:noProof/>
                        <w:sz w:val="28"/>
                        <w:szCs w:val="28"/>
                      </w:rPr>
                      <w:t xml:space="preserve">10 </w:t>
                    </w:r>
                    <w:r w:rsidR="00F74621" w:rsidRPr="00F74621">
                      <w:rPr>
                        <w:rFonts w:asciiTheme="minorBidi" w:hAnsiTheme="minorBidi" w:cs="Cordia New"/>
                        <w:b/>
                        <w:bCs/>
                        <w:noProof/>
                        <w:sz w:val="28"/>
                        <w:szCs w:val="28"/>
                        <w:cs/>
                        <w:lang w:bidi="th-TH"/>
                      </w:rPr>
                      <w:t>นาที</w:t>
                    </w:r>
                    <w:r w:rsidRPr="00F74621">
                      <w:rPr>
                        <w:rFonts w:asciiTheme="minorBidi" w:hAnsiTheme="minorBidi"/>
                        <w:b/>
                        <w:bCs/>
                        <w:sz w:val="28"/>
                        <w:szCs w:val="28"/>
                        <w:cs/>
                        <w:lang w:bidi="th-TH"/>
                      </w:rPr>
                      <w:t>)</w:t>
                    </w:r>
                  </w:p>
                </w:txbxContent>
              </v:textbox>
            </v:rect>
            <v:rect id="Rectangle 75" o:spid="_x0000_s1098" style="position:absolute;left:3182;top:11646;width:5238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LGcMIA&#10;AADbAAAADwAAAGRycy9kb3ducmV2LnhtbERPTYvCMBC9C/sfwix4EU0VkbUaxVUET4Law3obmtm2&#10;bDPpNrGt/94Igrd5vM9ZrjtTioZqV1hWMB5FIIhTqwvOFCSX/fALhPPIGkvLpOBODtarj94SY21b&#10;PlFz9pkIIexiVJB7X8VSujQng25kK+LA/draoA+wzqSusQ3hppSTKJpJgwWHhhwr2uaU/p1vRsHt&#10;2n5P59XPfX/cjLdHGuz+k2SnVP+z2yxAeOr8W/xyH3SYP4HnL+E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sZwwgAAANsAAAAPAAAAAAAAAAAAAAAAAJgCAABkcnMvZG93&#10;bnJldi54bWxQSwUGAAAAAAQABAD1AAAAhwMAAAAA&#10;" strokecolor="#9bbb59">
              <v:textbox>
                <w:txbxContent>
                  <w:p w:rsidR="00C430FB" w:rsidRPr="00C430FB" w:rsidRDefault="00C430FB" w:rsidP="00C430FB">
                    <w:pPr>
                      <w:spacing w:after="0" w:line="320" w:lineRule="exact"/>
                      <w:jc w:val="center"/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</w:pPr>
                    <w:r w:rsidRPr="00C430FB"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>แจ้ง</w:t>
                    </w:r>
                    <w:r w:rsidRPr="00C430FB">
                      <w:rPr>
                        <w:rFonts w:asciiTheme="minorBidi" w:hAnsiTheme="minorBidi"/>
                        <w:sz w:val="28"/>
                        <w:szCs w:val="28"/>
                        <w:cs/>
                        <w:lang w:bidi="th-TH"/>
                      </w:rPr>
                      <w:t>ผลการพิจารณาและส่งมอบใบแทน</w:t>
                    </w:r>
                    <w:r w:rsidR="00E81794">
                      <w:rPr>
                        <w:rFonts w:asciiTheme="minorBidi" w:hAnsiTheme="minorBidi" w:hint="cs"/>
                        <w:sz w:val="28"/>
                        <w:szCs w:val="28"/>
                        <w:cs/>
                        <w:lang w:bidi="th-TH"/>
                      </w:rPr>
                      <w:t xml:space="preserve"> </w:t>
                    </w:r>
                    <w:r>
                      <w:rPr>
                        <w:rFonts w:asciiTheme="minorBidi" w:hAnsiTheme="minorBidi"/>
                        <w:sz w:val="28"/>
                        <w:szCs w:val="28"/>
                        <w:lang w:bidi="th-TH"/>
                      </w:rPr>
                      <w:t>**</w:t>
                    </w:r>
                  </w:p>
                  <w:p w:rsidR="00C430FB" w:rsidRDefault="00C430FB" w:rsidP="00C430FB">
                    <w:pPr>
                      <w:spacing w:after="0" w:line="320" w:lineRule="exact"/>
                      <w:jc w:val="center"/>
                      <w:rPr>
                        <w:lang w:bidi="th-TH"/>
                      </w:rPr>
                    </w:pPr>
                  </w:p>
                </w:txbxContent>
              </v:textbox>
            </v:rect>
          </v:group>
        </w:pict>
      </w:r>
    </w:p>
    <w:p w:rsidR="00C430FB" w:rsidRPr="00C430FB" w:rsidRDefault="00C430FB" w:rsidP="00C430FB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jc w:val="center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cs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C430FB" w:rsidRDefault="00C430FB" w:rsidP="00C430FB">
      <w:pPr>
        <w:spacing w:after="200" w:line="276" w:lineRule="auto"/>
        <w:rPr>
          <w:rFonts w:ascii="Calibri" w:eastAsia="Calibri" w:hAnsi="Calibri" w:cs="Cordia New"/>
          <w:b/>
          <w:bCs/>
          <w:sz w:val="32"/>
          <w:szCs w:val="32"/>
          <w:lang w:bidi="th-TH"/>
        </w:rPr>
      </w:pPr>
    </w:p>
    <w:p w:rsidR="00C430FB" w:rsidRPr="000141AF" w:rsidRDefault="00C430FB" w:rsidP="000141AF">
      <w:pPr>
        <w:tabs>
          <w:tab w:val="left" w:pos="851"/>
        </w:tabs>
        <w:spacing w:after="0" w:line="240" w:lineRule="auto"/>
        <w:ind w:left="1134" w:hanging="1134"/>
        <w:rPr>
          <w:rFonts w:ascii="Cordia New" w:eastAsia="Calibri" w:hAnsi="Cordia New" w:cs="Cordia New"/>
          <w:b/>
          <w:bCs/>
          <w:sz w:val="26"/>
          <w:szCs w:val="26"/>
          <w:lang w:bidi="th-TH"/>
        </w:rPr>
      </w:pPr>
      <w:r w:rsidRPr="000141AF">
        <w:rPr>
          <w:rFonts w:ascii="Cordia New" w:eastAsia="Calibri" w:hAnsi="Cordia New" w:cs="Cordia New"/>
          <w:b/>
          <w:bCs/>
          <w:sz w:val="26"/>
          <w:szCs w:val="26"/>
          <w:cs/>
          <w:lang w:bidi="th-TH"/>
        </w:rPr>
        <w:t xml:space="preserve">หมายเหตุ </w:t>
      </w:r>
      <w:r w:rsidRPr="000141AF">
        <w:rPr>
          <w:rFonts w:ascii="Cordia New" w:eastAsia="Calibri" w:hAnsi="Cordia New" w:cs="Cordia New"/>
          <w:b/>
          <w:bCs/>
          <w:sz w:val="26"/>
          <w:szCs w:val="26"/>
          <w:lang w:bidi="th-TH"/>
        </w:rPr>
        <w:t xml:space="preserve">* </w:t>
      </w:r>
      <w:r w:rsidRPr="000141AF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 </w:t>
      </w:r>
      <w:r w:rsidR="000141AF">
        <w:rPr>
          <w:rFonts w:ascii="Cordia New" w:eastAsia="Calibri" w:hAnsi="Cordia New" w:cs="Cordia New" w:hint="cs"/>
          <w:sz w:val="26"/>
          <w:szCs w:val="26"/>
          <w:cs/>
          <w:lang w:bidi="th-TH"/>
        </w:rPr>
        <w:tab/>
      </w:r>
      <w:r w:rsidRPr="000141AF">
        <w:rPr>
          <w:rFonts w:ascii="Cordia New" w:eastAsia="Calibri" w:hAnsi="Cordia New" w:cs="Cordia New" w:hint="cs"/>
          <w:sz w:val="26"/>
          <w:szCs w:val="26"/>
          <w:cs/>
          <w:lang w:bidi="th-TH"/>
        </w:rPr>
        <w:t>ดูรายละเอียดขั้นตอนการยื่นคำขอและการตรวจสอบความครบถ้วนของคำขอและเอกสารประกอบได้ใน</w:t>
      </w:r>
      <w:r w:rsidRPr="000141AF">
        <w:rPr>
          <w:rFonts w:ascii="Cordia New" w:eastAsia="Calibri" w:hAnsi="Cordia New" w:cs="Cordia New"/>
          <w:sz w:val="26"/>
          <w:szCs w:val="26"/>
          <w:cs/>
          <w:lang w:bidi="th-TH"/>
        </w:rPr>
        <w:t>แผนผังแสดงขั้นตอนและวิธีการยื่นคำขออนุญาตด้านผลิตภัณฑ์วัตถุอันตราย</w:t>
      </w:r>
    </w:p>
    <w:p w:rsidR="00C430FB" w:rsidRPr="00F84F3A" w:rsidRDefault="00C430FB" w:rsidP="000141AF">
      <w:pPr>
        <w:tabs>
          <w:tab w:val="left" w:pos="851"/>
        </w:tabs>
        <w:spacing w:after="0" w:line="240" w:lineRule="auto"/>
        <w:ind w:left="1134" w:hanging="1134"/>
        <w:rPr>
          <w:rFonts w:asciiTheme="minorBidi" w:hAnsiTheme="minorBidi"/>
          <w:b/>
          <w:bCs/>
          <w:color w:val="0D0D0D" w:themeColor="text1" w:themeTint="F2"/>
          <w:sz w:val="30"/>
          <w:szCs w:val="30"/>
          <w:lang w:bidi="th-TH"/>
        </w:rPr>
      </w:pPr>
      <w:r w:rsidRPr="000141AF">
        <w:rPr>
          <w:rFonts w:ascii="Cordia New" w:eastAsia="Calibri" w:hAnsi="Cordia New" w:cs="Cordia New" w:hint="cs"/>
          <w:b/>
          <w:bCs/>
          <w:sz w:val="26"/>
          <w:szCs w:val="26"/>
          <w:cs/>
          <w:lang w:bidi="th-TH"/>
        </w:rPr>
        <w:tab/>
        <w:t xml:space="preserve">**  </w:t>
      </w:r>
      <w:r w:rsidR="000141AF">
        <w:rPr>
          <w:rFonts w:ascii="Cordia New" w:eastAsia="Calibri" w:hAnsi="Cordia New" w:cs="Cordia New" w:hint="cs"/>
          <w:b/>
          <w:bCs/>
          <w:sz w:val="26"/>
          <w:szCs w:val="26"/>
          <w:cs/>
          <w:lang w:bidi="th-TH"/>
        </w:rPr>
        <w:tab/>
      </w:r>
      <w:r w:rsidRPr="000141AF">
        <w:rPr>
          <w:rFonts w:asciiTheme="minorBidi" w:hAnsiTheme="minorBidi" w:cs="Cordia New"/>
          <w:noProof/>
          <w:sz w:val="26"/>
          <w:szCs w:val="26"/>
          <w:cs/>
          <w:lang w:bidi="th-TH"/>
        </w:rPr>
        <w:t>ระยะเวลาไม่รวมเวลาที่รอผู้ยื่นคำขอมารับใบแทน</w:t>
      </w:r>
    </w:p>
    <w:sectPr w:rsidR="00C430FB" w:rsidRPr="00F84F3A" w:rsidSect="00F84F3A">
      <w:headerReference w:type="default" r:id="rId10"/>
      <w:pgSz w:w="11907" w:h="16839" w:code="9"/>
      <w:pgMar w:top="1134" w:right="658" w:bottom="1134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E89" w:rsidRDefault="002D6E89" w:rsidP="00C81DB8">
      <w:pPr>
        <w:spacing w:after="0" w:line="240" w:lineRule="auto"/>
      </w:pPr>
      <w:r>
        <w:separator/>
      </w:r>
    </w:p>
  </w:endnote>
  <w:endnote w:type="continuationSeparator" w:id="0">
    <w:p w:rsidR="002D6E89" w:rsidRDefault="002D6E8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E89" w:rsidRDefault="002D6E89" w:rsidP="00C81DB8">
      <w:pPr>
        <w:spacing w:after="0" w:line="240" w:lineRule="auto"/>
      </w:pPr>
      <w:r>
        <w:separator/>
      </w:r>
    </w:p>
  </w:footnote>
  <w:footnote w:type="continuationSeparator" w:id="0">
    <w:p w:rsidR="002D6E89" w:rsidRDefault="002D6E8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29663B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F97BA9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97BA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A7B45"/>
    <w:multiLevelType w:val="hybridMultilevel"/>
    <w:tmpl w:val="AD447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01771"/>
    <w:rsid w:val="00011FA4"/>
    <w:rsid w:val="00013BC7"/>
    <w:rsid w:val="000141AF"/>
    <w:rsid w:val="00016F82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E66ED"/>
    <w:rsid w:val="000F1309"/>
    <w:rsid w:val="0010199B"/>
    <w:rsid w:val="00110F0C"/>
    <w:rsid w:val="00132E1B"/>
    <w:rsid w:val="00164004"/>
    <w:rsid w:val="0017533B"/>
    <w:rsid w:val="0018441F"/>
    <w:rsid w:val="0019582A"/>
    <w:rsid w:val="001B1C8D"/>
    <w:rsid w:val="001D640C"/>
    <w:rsid w:val="001E05C0"/>
    <w:rsid w:val="001E2F17"/>
    <w:rsid w:val="00201E94"/>
    <w:rsid w:val="00210AAF"/>
    <w:rsid w:val="002130A9"/>
    <w:rsid w:val="00216FA4"/>
    <w:rsid w:val="002440E7"/>
    <w:rsid w:val="00254464"/>
    <w:rsid w:val="00261D40"/>
    <w:rsid w:val="00263F10"/>
    <w:rsid w:val="00290086"/>
    <w:rsid w:val="00291120"/>
    <w:rsid w:val="00291BB8"/>
    <w:rsid w:val="0029663B"/>
    <w:rsid w:val="002B2D62"/>
    <w:rsid w:val="002B3B12"/>
    <w:rsid w:val="002B4D3D"/>
    <w:rsid w:val="002C3E03"/>
    <w:rsid w:val="002D2CDB"/>
    <w:rsid w:val="002D3953"/>
    <w:rsid w:val="002D6E89"/>
    <w:rsid w:val="00305217"/>
    <w:rsid w:val="00313D38"/>
    <w:rsid w:val="003240F6"/>
    <w:rsid w:val="00341521"/>
    <w:rsid w:val="00344CB2"/>
    <w:rsid w:val="00352D56"/>
    <w:rsid w:val="00353030"/>
    <w:rsid w:val="00357299"/>
    <w:rsid w:val="00394708"/>
    <w:rsid w:val="003B4B73"/>
    <w:rsid w:val="003C25A4"/>
    <w:rsid w:val="003F489A"/>
    <w:rsid w:val="003F4A0D"/>
    <w:rsid w:val="00407D6A"/>
    <w:rsid w:val="00422EAB"/>
    <w:rsid w:val="00436C23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316DA"/>
    <w:rsid w:val="00541A32"/>
    <w:rsid w:val="00561D0D"/>
    <w:rsid w:val="00575FAF"/>
    <w:rsid w:val="00593E8D"/>
    <w:rsid w:val="005C16AF"/>
    <w:rsid w:val="005C6B68"/>
    <w:rsid w:val="005D72AC"/>
    <w:rsid w:val="005F7BE6"/>
    <w:rsid w:val="00600A25"/>
    <w:rsid w:val="00627EFF"/>
    <w:rsid w:val="006437C0"/>
    <w:rsid w:val="0064558D"/>
    <w:rsid w:val="0065175D"/>
    <w:rsid w:val="00686AAA"/>
    <w:rsid w:val="0069661C"/>
    <w:rsid w:val="006974B7"/>
    <w:rsid w:val="006B37B7"/>
    <w:rsid w:val="006C07C4"/>
    <w:rsid w:val="006C6C22"/>
    <w:rsid w:val="006E54A1"/>
    <w:rsid w:val="00707AED"/>
    <w:rsid w:val="00710F9B"/>
    <w:rsid w:val="00712638"/>
    <w:rsid w:val="00760D0B"/>
    <w:rsid w:val="00761FD0"/>
    <w:rsid w:val="00771FD1"/>
    <w:rsid w:val="00781575"/>
    <w:rsid w:val="007851BE"/>
    <w:rsid w:val="00787B01"/>
    <w:rsid w:val="00790214"/>
    <w:rsid w:val="00793306"/>
    <w:rsid w:val="007B4C76"/>
    <w:rsid w:val="007E1E74"/>
    <w:rsid w:val="007E4AB7"/>
    <w:rsid w:val="00811134"/>
    <w:rsid w:val="00822DB3"/>
    <w:rsid w:val="00847F27"/>
    <w:rsid w:val="0085230C"/>
    <w:rsid w:val="00855E1A"/>
    <w:rsid w:val="00861C28"/>
    <w:rsid w:val="00862FC5"/>
    <w:rsid w:val="0087182F"/>
    <w:rsid w:val="0087509D"/>
    <w:rsid w:val="008A3CB7"/>
    <w:rsid w:val="008A4095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1741"/>
    <w:rsid w:val="00A05B9B"/>
    <w:rsid w:val="00A10CDA"/>
    <w:rsid w:val="00A13B6C"/>
    <w:rsid w:val="00A47E94"/>
    <w:rsid w:val="00A57B01"/>
    <w:rsid w:val="00AA7734"/>
    <w:rsid w:val="00AC4ACB"/>
    <w:rsid w:val="00AE6A9D"/>
    <w:rsid w:val="00AF4A06"/>
    <w:rsid w:val="00B01125"/>
    <w:rsid w:val="00B12F7D"/>
    <w:rsid w:val="00B20F20"/>
    <w:rsid w:val="00B23DA2"/>
    <w:rsid w:val="00B509FC"/>
    <w:rsid w:val="00B767DC"/>
    <w:rsid w:val="00B95782"/>
    <w:rsid w:val="00BA28E8"/>
    <w:rsid w:val="00BC5DA7"/>
    <w:rsid w:val="00BF6CA4"/>
    <w:rsid w:val="00C1539D"/>
    <w:rsid w:val="00C21238"/>
    <w:rsid w:val="00C26ED0"/>
    <w:rsid w:val="00C3045F"/>
    <w:rsid w:val="00C430FB"/>
    <w:rsid w:val="00C67170"/>
    <w:rsid w:val="00C77AEA"/>
    <w:rsid w:val="00C81DB8"/>
    <w:rsid w:val="00CA51BD"/>
    <w:rsid w:val="00CD155B"/>
    <w:rsid w:val="00CD3DDC"/>
    <w:rsid w:val="00CE4A67"/>
    <w:rsid w:val="00CE687B"/>
    <w:rsid w:val="00CF27C9"/>
    <w:rsid w:val="00D007C8"/>
    <w:rsid w:val="00D0421D"/>
    <w:rsid w:val="00D1127F"/>
    <w:rsid w:val="00D13F2E"/>
    <w:rsid w:val="00D239AD"/>
    <w:rsid w:val="00D2626C"/>
    <w:rsid w:val="00D3016A"/>
    <w:rsid w:val="00D30B01"/>
    <w:rsid w:val="00D317AD"/>
    <w:rsid w:val="00D5060E"/>
    <w:rsid w:val="00D51311"/>
    <w:rsid w:val="00D868B1"/>
    <w:rsid w:val="00DC1AD0"/>
    <w:rsid w:val="00E00F3F"/>
    <w:rsid w:val="00E01AA0"/>
    <w:rsid w:val="00E06DC1"/>
    <w:rsid w:val="00E279FB"/>
    <w:rsid w:val="00E33AD5"/>
    <w:rsid w:val="00E56012"/>
    <w:rsid w:val="00E668EE"/>
    <w:rsid w:val="00E75931"/>
    <w:rsid w:val="00E81794"/>
    <w:rsid w:val="00E82C67"/>
    <w:rsid w:val="00E90756"/>
    <w:rsid w:val="00E97AE3"/>
    <w:rsid w:val="00EA6950"/>
    <w:rsid w:val="00EB5853"/>
    <w:rsid w:val="00EC08A9"/>
    <w:rsid w:val="00ED43B3"/>
    <w:rsid w:val="00EE4521"/>
    <w:rsid w:val="00EF0DAF"/>
    <w:rsid w:val="00F01F4F"/>
    <w:rsid w:val="00F028A3"/>
    <w:rsid w:val="00F06433"/>
    <w:rsid w:val="00F064C0"/>
    <w:rsid w:val="00F5097C"/>
    <w:rsid w:val="00F5490C"/>
    <w:rsid w:val="00F54968"/>
    <w:rsid w:val="00F570B6"/>
    <w:rsid w:val="00F62F55"/>
    <w:rsid w:val="00F74621"/>
    <w:rsid w:val="00F8122B"/>
    <w:rsid w:val="00F84F3A"/>
    <w:rsid w:val="00F97BA9"/>
    <w:rsid w:val="00FA1C68"/>
    <w:rsid w:val="00FC5B82"/>
    <w:rsid w:val="00FE45C1"/>
    <w:rsid w:val="00FE5795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1" type="connector" idref="#_x0000_s1123"/>
        <o:r id="V:Rule2" type="connector" idref="#_x0000_s1122"/>
        <o:r id="V:Rule3" type="connector" idref="#_x0000_s1117"/>
        <o:r id="V:Rule4" type="connector" idref="#_x0000_s1119"/>
        <o:r id="V:Rule5" type="connector" idref="#_x0000_s1121"/>
        <o:r id="V:Rule6" type="connector" idref="#_x0000_s1124"/>
        <o:r id="V:Rule7" type="connector" idref="#_x0000_s1126"/>
        <o:r id="V:Rule8" type="connector" idref="#_x0000_s1127"/>
        <o:r id="V:Rule9" type="connector" idref="#_x0000_s1128"/>
        <o:r id="V:Rule10" type="connector" idref="#_x0000_s1118"/>
        <o:r id="V:Rule11" type="connector" idref="#_x0000_s1120"/>
        <o:r id="V:Rule12" type="connector" idref="#_x0000_s112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ข้อความข้อคิดเห็น อักขระ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ชื่อเรื่องของข้อคิดเห็น อักขระ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fda.moph.go.th/psiond/download/provincial/officer5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7B0CF-16D8-4145-B6F1-4691ABA3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84</TotalTime>
  <Pages>7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13</cp:revision>
  <cp:lastPrinted>2015-07-02T12:13:00Z</cp:lastPrinted>
  <dcterms:created xsi:type="dcterms:W3CDTF">2015-06-19T04:56:00Z</dcterms:created>
  <dcterms:modified xsi:type="dcterms:W3CDTF">2015-07-10T06:14:00Z</dcterms:modified>
</cp:coreProperties>
</file>